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AE25C" w14:textId="4A81D012"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C008B3">
        <w:rPr>
          <w:b/>
          <w:bCs/>
          <w:sz w:val="32"/>
          <w:szCs w:val="32"/>
        </w:rPr>
        <w:t>4</w:t>
      </w:r>
      <w:r w:rsidR="00D965C9">
        <w:rPr>
          <w:b/>
          <w:bCs/>
          <w:sz w:val="32"/>
          <w:szCs w:val="32"/>
        </w:rPr>
        <w:t>1</w:t>
      </w:r>
      <w:r w:rsidR="00293D1E">
        <w:rPr>
          <w:b/>
          <w:bCs/>
          <w:sz w:val="32"/>
          <w:szCs w:val="32"/>
        </w:rPr>
        <w:t>E_CC#</w:t>
      </w:r>
      <w:r w:rsidR="00EE6CDE">
        <w:rPr>
          <w:b/>
          <w:bCs/>
          <w:sz w:val="32"/>
          <w:szCs w:val="32"/>
        </w:rPr>
        <w:t>4</w:t>
      </w:r>
    </w:p>
    <w:p w14:paraId="35CF83A2" w14:textId="74F9A1F5" w:rsidR="004A698B" w:rsidRDefault="004A698B"/>
    <w:p w14:paraId="27C7387B" w14:textId="45E5BCD3"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39639F">
        <w:rPr>
          <w:color w:val="0000FF"/>
        </w:rPr>
        <w:t>2</w:t>
      </w:r>
      <w:r w:rsidR="00EE6CDE">
        <w:rPr>
          <w:color w:val="0000FF"/>
        </w:rPr>
        <w:t>3</w:t>
      </w:r>
      <w:r w:rsidR="00D965C9">
        <w:rPr>
          <w:color w:val="0000FF"/>
        </w:rPr>
        <w:t xml:space="preserve"> October</w:t>
      </w:r>
      <w:r w:rsidRPr="0048558F">
        <w:rPr>
          <w:color w:val="0000FF"/>
        </w:rPr>
        <w:t xml:space="preserve"> 2020, </w:t>
      </w:r>
      <w:r w:rsidR="008F4E67" w:rsidRPr="0048558F">
        <w:rPr>
          <w:color w:val="0000FF"/>
        </w:rPr>
        <w:t>1</w:t>
      </w:r>
      <w:r w:rsidR="00C008B3">
        <w:rPr>
          <w:color w:val="0000FF"/>
        </w:rPr>
        <w:t>3.0</w:t>
      </w:r>
      <w:r w:rsidR="00745058" w:rsidRPr="0048558F">
        <w:rPr>
          <w:color w:val="0000FF"/>
        </w:rPr>
        <w:t>0</w:t>
      </w:r>
      <w:r w:rsidR="008F4E67" w:rsidRPr="0048558F">
        <w:rPr>
          <w:color w:val="0000FF"/>
        </w:rPr>
        <w:t xml:space="preserve"> UTC = 1</w:t>
      </w:r>
      <w:r w:rsidR="00C008B3">
        <w:rPr>
          <w:color w:val="0000FF"/>
        </w:rPr>
        <w:t>5.0</w:t>
      </w:r>
      <w:r w:rsidR="008F4E67" w:rsidRPr="0048558F">
        <w:rPr>
          <w:color w:val="0000FF"/>
        </w:rPr>
        <w:t>0</w:t>
      </w:r>
      <w:r w:rsidRPr="0048558F">
        <w:rPr>
          <w:color w:val="0000FF"/>
        </w:rPr>
        <w:t xml:space="preserve"> CE</w:t>
      </w:r>
      <w:r w:rsidR="00672099" w:rsidRPr="0048558F">
        <w:rPr>
          <w:color w:val="0000FF"/>
        </w:rPr>
        <w:t>S</w:t>
      </w:r>
      <w:r w:rsidRPr="0048558F">
        <w:rPr>
          <w:color w:val="0000FF"/>
        </w:rPr>
        <w:t>T</w:t>
      </w:r>
    </w:p>
    <w:p w14:paraId="11C98E3F" w14:textId="7C62C8F8" w:rsidR="004A698B" w:rsidRDefault="004A698B"/>
    <w:p w14:paraId="74C4DA3C" w14:textId="488721DA" w:rsidR="004A698B" w:rsidRDefault="000840CD" w:rsidP="006C270F">
      <w:r>
        <w:t xml:space="preserve">~ </w:t>
      </w:r>
      <w:r w:rsidR="00861465">
        <w:t>180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4B88B64E" w14:textId="77777777" w:rsidR="007E1A46" w:rsidRPr="007E1A46" w:rsidRDefault="007E1A46" w:rsidP="00CD73EC">
      <w:pPr>
        <w:pStyle w:val="FP"/>
      </w:pPr>
    </w:p>
    <w:p w14:paraId="50A288BF" w14:textId="77777777" w:rsidR="007E1A46" w:rsidRPr="00861465" w:rsidRDefault="007E1A46" w:rsidP="00CD73EC">
      <w:pPr>
        <w:pStyle w:val="FP"/>
      </w:pPr>
      <w:r w:rsidRPr="00861465">
        <w:t>Alibaba</w:t>
      </w:r>
    </w:p>
    <w:p w14:paraId="0664F7EF" w14:textId="77777777" w:rsidR="007E1A46" w:rsidRPr="00861465" w:rsidRDefault="007E1A46" w:rsidP="00CD73EC">
      <w:pPr>
        <w:pStyle w:val="FP"/>
      </w:pPr>
      <w:r w:rsidRPr="00861465">
        <w:t>Apple</w:t>
      </w:r>
    </w:p>
    <w:p w14:paraId="6A88388E" w14:textId="2C38511D" w:rsidR="007E1A46" w:rsidRPr="00861465" w:rsidRDefault="007E1A46" w:rsidP="00CD73EC">
      <w:pPr>
        <w:pStyle w:val="FP"/>
      </w:pPr>
      <w:r w:rsidRPr="00861465">
        <w:t>AT&amp;T</w:t>
      </w:r>
    </w:p>
    <w:p w14:paraId="083BDF2D" w14:textId="77777777" w:rsidR="007E1A46" w:rsidRPr="00861465" w:rsidRDefault="007E1A46" w:rsidP="00CD73EC">
      <w:pPr>
        <w:pStyle w:val="FP"/>
      </w:pPr>
      <w:r w:rsidRPr="00861465">
        <w:t>Broadcom</w:t>
      </w:r>
    </w:p>
    <w:p w14:paraId="7BED6DDA" w14:textId="77777777" w:rsidR="007E1A46" w:rsidRPr="00861465" w:rsidRDefault="007E1A46" w:rsidP="00CD73EC">
      <w:pPr>
        <w:pStyle w:val="FP"/>
      </w:pPr>
      <w:r w:rsidRPr="00861465">
        <w:t>BT</w:t>
      </w:r>
    </w:p>
    <w:p w14:paraId="5E9C405A" w14:textId="77777777" w:rsidR="007E1A46" w:rsidRPr="00861465" w:rsidRDefault="007E1A46" w:rsidP="00CD73EC">
      <w:pPr>
        <w:pStyle w:val="FP"/>
      </w:pPr>
      <w:proofErr w:type="spellStart"/>
      <w:r w:rsidRPr="00861465">
        <w:t>CableLabs</w:t>
      </w:r>
      <w:proofErr w:type="spellEnd"/>
    </w:p>
    <w:p w14:paraId="2B5D95C9" w14:textId="77777777" w:rsidR="007E1A46" w:rsidRPr="00861465" w:rsidRDefault="007E1A46" w:rsidP="00CD73EC">
      <w:pPr>
        <w:pStyle w:val="FP"/>
      </w:pPr>
      <w:r w:rsidRPr="00861465">
        <w:t>Canon</w:t>
      </w:r>
    </w:p>
    <w:p w14:paraId="72788DD0" w14:textId="51DF4086" w:rsidR="00FC2D3E" w:rsidRPr="00861465" w:rsidRDefault="00FC2D3E" w:rsidP="00CD73EC">
      <w:pPr>
        <w:pStyle w:val="FP"/>
      </w:pPr>
      <w:r w:rsidRPr="00861465">
        <w:t>CATT</w:t>
      </w:r>
    </w:p>
    <w:p w14:paraId="14FEC70F" w14:textId="58C40173" w:rsidR="007E1A46" w:rsidRPr="00861465" w:rsidRDefault="007E1A46" w:rsidP="00CD73EC">
      <w:pPr>
        <w:pStyle w:val="FP"/>
      </w:pPr>
      <w:r w:rsidRPr="00861465">
        <w:t>Charter</w:t>
      </w:r>
    </w:p>
    <w:p w14:paraId="404818BC" w14:textId="45646717" w:rsidR="007E1A46" w:rsidRPr="00861465" w:rsidRDefault="007E1A46" w:rsidP="00CD73EC">
      <w:pPr>
        <w:pStyle w:val="FP"/>
      </w:pPr>
      <w:r w:rsidRPr="00861465">
        <w:t>China Mobile</w:t>
      </w:r>
    </w:p>
    <w:p w14:paraId="37D3B625" w14:textId="4FFF8CA5" w:rsidR="007E1A46" w:rsidRPr="00861465" w:rsidRDefault="007E1A46" w:rsidP="00CD73EC">
      <w:pPr>
        <w:pStyle w:val="FP"/>
      </w:pPr>
      <w:r w:rsidRPr="00861465">
        <w:t>China Telecom</w:t>
      </w:r>
    </w:p>
    <w:p w14:paraId="4341017E" w14:textId="77777777" w:rsidR="007E1A46" w:rsidRPr="00861465" w:rsidRDefault="007E1A46" w:rsidP="00CD73EC">
      <w:pPr>
        <w:pStyle w:val="FP"/>
      </w:pPr>
      <w:r w:rsidRPr="00861465">
        <w:t>China Unicom</w:t>
      </w:r>
    </w:p>
    <w:p w14:paraId="5C4AB636" w14:textId="716929E5" w:rsidR="00F45B1D" w:rsidRPr="00861465" w:rsidRDefault="00F45B1D" w:rsidP="00CD73EC">
      <w:pPr>
        <w:pStyle w:val="FP"/>
      </w:pPr>
      <w:r w:rsidRPr="00861465">
        <w:t>Cisco</w:t>
      </w:r>
    </w:p>
    <w:p w14:paraId="5135B5BD" w14:textId="53C233D1" w:rsidR="00FC2D3E" w:rsidRPr="00861465" w:rsidRDefault="00FC2D3E" w:rsidP="00CD73EC">
      <w:pPr>
        <w:pStyle w:val="FP"/>
      </w:pPr>
      <w:r w:rsidRPr="00861465">
        <w:t>Comcast</w:t>
      </w:r>
    </w:p>
    <w:p w14:paraId="28E9C089" w14:textId="22E54932" w:rsidR="007E1A46" w:rsidRPr="00861465" w:rsidRDefault="007E1A46" w:rsidP="00CD73EC">
      <w:pPr>
        <w:pStyle w:val="FP"/>
      </w:pPr>
      <w:proofErr w:type="spellStart"/>
      <w:r w:rsidRPr="00861465">
        <w:t>Convida</w:t>
      </w:r>
      <w:proofErr w:type="spellEnd"/>
      <w:r w:rsidRPr="00861465">
        <w:t xml:space="preserve"> Wireless</w:t>
      </w:r>
    </w:p>
    <w:p w14:paraId="2A8C1240" w14:textId="77777777" w:rsidR="007E1A46" w:rsidRPr="00861465" w:rsidRDefault="007E1A46" w:rsidP="00CD73EC">
      <w:pPr>
        <w:pStyle w:val="FP"/>
      </w:pPr>
      <w:r w:rsidRPr="00861465">
        <w:t>Deutsche Telekom</w:t>
      </w:r>
    </w:p>
    <w:p w14:paraId="03AC50C7" w14:textId="6F87E855" w:rsidR="007E1A46" w:rsidRPr="00861465" w:rsidRDefault="007E1A46" w:rsidP="00CD73EC">
      <w:pPr>
        <w:pStyle w:val="FP"/>
      </w:pPr>
      <w:r w:rsidRPr="00861465">
        <w:t>Ericsson</w:t>
      </w:r>
    </w:p>
    <w:p w14:paraId="04A38A15" w14:textId="1DDBBC20" w:rsidR="007E1A46" w:rsidRPr="00861465" w:rsidRDefault="007E1A46" w:rsidP="00CD73EC">
      <w:pPr>
        <w:pStyle w:val="FP"/>
      </w:pPr>
      <w:r w:rsidRPr="00861465">
        <w:t>ETRI</w:t>
      </w:r>
    </w:p>
    <w:p w14:paraId="10F50C6B" w14:textId="77777777" w:rsidR="007E1A46" w:rsidRPr="00861465" w:rsidRDefault="007E1A46" w:rsidP="00CD73EC">
      <w:pPr>
        <w:pStyle w:val="FP"/>
      </w:pPr>
      <w:r w:rsidRPr="00861465">
        <w:t>FirstNet</w:t>
      </w:r>
    </w:p>
    <w:p w14:paraId="23EA0E9C" w14:textId="77777777" w:rsidR="007E1A46" w:rsidRPr="00861465" w:rsidRDefault="007E1A46" w:rsidP="00CD73EC">
      <w:pPr>
        <w:pStyle w:val="FP"/>
      </w:pPr>
      <w:r w:rsidRPr="00861465">
        <w:t>Fraunhofer</w:t>
      </w:r>
    </w:p>
    <w:p w14:paraId="653F30D0" w14:textId="77777777" w:rsidR="007E1A46" w:rsidRPr="00861465" w:rsidRDefault="007E1A46" w:rsidP="00CD73EC">
      <w:pPr>
        <w:pStyle w:val="FP"/>
      </w:pPr>
      <w:proofErr w:type="spellStart"/>
      <w:r w:rsidRPr="00861465">
        <w:t>Futurewei</w:t>
      </w:r>
      <w:proofErr w:type="spellEnd"/>
    </w:p>
    <w:p w14:paraId="7B259C04" w14:textId="77777777" w:rsidR="007E1A46" w:rsidRPr="00861465" w:rsidRDefault="007E1A46" w:rsidP="00CD73EC">
      <w:pPr>
        <w:pStyle w:val="FP"/>
      </w:pPr>
      <w:r w:rsidRPr="00861465">
        <w:t>Google</w:t>
      </w:r>
    </w:p>
    <w:p w14:paraId="444099F7" w14:textId="47499DAE" w:rsidR="007E1A46" w:rsidRPr="00861465" w:rsidRDefault="007E1A46" w:rsidP="00CD73EC">
      <w:pPr>
        <w:pStyle w:val="FP"/>
      </w:pPr>
      <w:r w:rsidRPr="00861465">
        <w:t>Huawei</w:t>
      </w:r>
    </w:p>
    <w:p w14:paraId="5430A063" w14:textId="77777777" w:rsidR="007E1A46" w:rsidRPr="00861465" w:rsidRDefault="007E1A46" w:rsidP="00CD73EC">
      <w:pPr>
        <w:pStyle w:val="FP"/>
      </w:pPr>
      <w:r w:rsidRPr="00861465">
        <w:t>Intel</w:t>
      </w:r>
    </w:p>
    <w:p w14:paraId="732E04BA" w14:textId="77777777" w:rsidR="007E1A46" w:rsidRPr="00861465" w:rsidRDefault="007E1A46" w:rsidP="00CD73EC">
      <w:pPr>
        <w:pStyle w:val="FP"/>
      </w:pPr>
      <w:proofErr w:type="spellStart"/>
      <w:r w:rsidRPr="00861465">
        <w:t>InterDigital</w:t>
      </w:r>
      <w:proofErr w:type="spellEnd"/>
      <w:r w:rsidRPr="00861465">
        <w:t xml:space="preserve"> Inc.</w:t>
      </w:r>
    </w:p>
    <w:p w14:paraId="47783D98" w14:textId="77777777" w:rsidR="007E1A46" w:rsidRPr="00861465" w:rsidRDefault="007E1A46" w:rsidP="00CD73EC">
      <w:pPr>
        <w:pStyle w:val="FP"/>
      </w:pPr>
      <w:r w:rsidRPr="00861465">
        <w:t>ITRI</w:t>
      </w:r>
    </w:p>
    <w:p w14:paraId="56CEEAC1" w14:textId="5B10E0FA" w:rsidR="007E1A46" w:rsidRPr="00861465" w:rsidRDefault="007E1A46" w:rsidP="00CD73EC">
      <w:pPr>
        <w:pStyle w:val="FP"/>
      </w:pPr>
      <w:r w:rsidRPr="00861465">
        <w:t>KPN</w:t>
      </w:r>
    </w:p>
    <w:p w14:paraId="02ACE3A9" w14:textId="77777777" w:rsidR="00FC2D3E" w:rsidRPr="00861465" w:rsidRDefault="00FC2D3E" w:rsidP="00CD73EC">
      <w:pPr>
        <w:pStyle w:val="FP"/>
      </w:pPr>
      <w:r w:rsidRPr="00861465">
        <w:t>Kyocera</w:t>
      </w:r>
    </w:p>
    <w:p w14:paraId="6ADFCAF4" w14:textId="249EFF17" w:rsidR="007E1A46" w:rsidRPr="00861465" w:rsidRDefault="007E1A46" w:rsidP="00CD73EC">
      <w:pPr>
        <w:pStyle w:val="FP"/>
      </w:pPr>
      <w:r w:rsidRPr="00861465">
        <w:t>Lenovo</w:t>
      </w:r>
    </w:p>
    <w:p w14:paraId="285E6812" w14:textId="77777777" w:rsidR="007E1A46" w:rsidRPr="00861465" w:rsidRDefault="007E1A46" w:rsidP="00CD73EC">
      <w:pPr>
        <w:pStyle w:val="FP"/>
      </w:pPr>
      <w:r w:rsidRPr="00861465">
        <w:t>LGE</w:t>
      </w:r>
    </w:p>
    <w:p w14:paraId="37D9E91D" w14:textId="17407A13" w:rsidR="00FC2D3E" w:rsidRPr="00861465" w:rsidRDefault="00FC2D3E" w:rsidP="00CD73EC">
      <w:pPr>
        <w:pStyle w:val="FP"/>
      </w:pPr>
      <w:proofErr w:type="spellStart"/>
      <w:r w:rsidRPr="00861465">
        <w:t>Matrixx</w:t>
      </w:r>
      <w:proofErr w:type="spellEnd"/>
    </w:p>
    <w:p w14:paraId="3782CC2D" w14:textId="7CBB4884" w:rsidR="007E1A46" w:rsidRPr="00861465" w:rsidRDefault="007E1A46" w:rsidP="00CD73EC">
      <w:pPr>
        <w:pStyle w:val="FP"/>
      </w:pPr>
      <w:r w:rsidRPr="00861465">
        <w:t>MediaTek</w:t>
      </w:r>
    </w:p>
    <w:p w14:paraId="31AF0287" w14:textId="77777777" w:rsidR="007E1A46" w:rsidRPr="00861465" w:rsidRDefault="007E1A46" w:rsidP="00CD73EC">
      <w:pPr>
        <w:pStyle w:val="FP"/>
      </w:pPr>
      <w:r w:rsidRPr="00861465">
        <w:t>NEC</w:t>
      </w:r>
    </w:p>
    <w:p w14:paraId="12AED58E" w14:textId="77777777" w:rsidR="007E1A46" w:rsidRPr="00861465" w:rsidRDefault="007E1A46" w:rsidP="00CD73EC">
      <w:pPr>
        <w:pStyle w:val="FP"/>
      </w:pPr>
      <w:r w:rsidRPr="00861465">
        <w:t>Nokia</w:t>
      </w:r>
    </w:p>
    <w:p w14:paraId="58435FA8" w14:textId="77777777" w:rsidR="007E1A46" w:rsidRPr="00861465" w:rsidRDefault="007E1A46" w:rsidP="00CD73EC">
      <w:pPr>
        <w:pStyle w:val="FP"/>
      </w:pPr>
      <w:r w:rsidRPr="00861465">
        <w:t>NTT DOCOMO</w:t>
      </w:r>
    </w:p>
    <w:p w14:paraId="1F830930" w14:textId="7B5EAEDA" w:rsidR="00FC2D3E" w:rsidRPr="00861465" w:rsidRDefault="00FC2D3E" w:rsidP="00CD73EC">
      <w:pPr>
        <w:pStyle w:val="FP"/>
      </w:pPr>
      <w:proofErr w:type="spellStart"/>
      <w:r w:rsidRPr="00861465">
        <w:t>Openet</w:t>
      </w:r>
      <w:proofErr w:type="spellEnd"/>
    </w:p>
    <w:p w14:paraId="2BB99D47" w14:textId="1F97D996" w:rsidR="007E1A46" w:rsidRPr="00861465" w:rsidRDefault="007E1A46" w:rsidP="00CD73EC">
      <w:pPr>
        <w:pStyle w:val="FP"/>
      </w:pPr>
      <w:r w:rsidRPr="00861465">
        <w:t>OPPO</w:t>
      </w:r>
    </w:p>
    <w:p w14:paraId="0AD38031" w14:textId="77777777" w:rsidR="007E1A46" w:rsidRPr="00861465" w:rsidRDefault="007E1A46" w:rsidP="00CD73EC">
      <w:pPr>
        <w:pStyle w:val="FP"/>
      </w:pPr>
      <w:r w:rsidRPr="00861465">
        <w:t>Orange</w:t>
      </w:r>
    </w:p>
    <w:p w14:paraId="6EE991A5" w14:textId="77777777" w:rsidR="007E1A46" w:rsidRPr="00861465" w:rsidRDefault="007E1A46" w:rsidP="00CD73EC">
      <w:pPr>
        <w:pStyle w:val="FP"/>
      </w:pPr>
      <w:r w:rsidRPr="00861465">
        <w:t>OTD</w:t>
      </w:r>
    </w:p>
    <w:p w14:paraId="1185497A" w14:textId="77777777" w:rsidR="007E1A46" w:rsidRPr="00861465" w:rsidRDefault="007E1A46" w:rsidP="00CD73EC">
      <w:pPr>
        <w:pStyle w:val="FP"/>
      </w:pPr>
      <w:proofErr w:type="spellStart"/>
      <w:r w:rsidRPr="00861465">
        <w:t>Perspecta</w:t>
      </w:r>
      <w:proofErr w:type="spellEnd"/>
      <w:r w:rsidRPr="00861465">
        <w:t xml:space="preserve"> Labs</w:t>
      </w:r>
    </w:p>
    <w:p w14:paraId="6D1E41CF" w14:textId="77777777" w:rsidR="007E1A46" w:rsidRPr="00861465" w:rsidRDefault="007E1A46" w:rsidP="00CD73EC">
      <w:pPr>
        <w:pStyle w:val="FP"/>
      </w:pPr>
      <w:r w:rsidRPr="00861465">
        <w:t>Philips</w:t>
      </w:r>
    </w:p>
    <w:p w14:paraId="2D6AED18" w14:textId="0F709559" w:rsidR="007E1A46" w:rsidRPr="00861465" w:rsidRDefault="007E1A46" w:rsidP="00CD73EC">
      <w:pPr>
        <w:pStyle w:val="FP"/>
      </w:pPr>
      <w:r w:rsidRPr="00861465">
        <w:t>Qualcomm</w:t>
      </w:r>
    </w:p>
    <w:p w14:paraId="747BC6F6" w14:textId="77777777" w:rsidR="007E1A46" w:rsidRPr="00861465" w:rsidRDefault="007E1A46" w:rsidP="00CD73EC">
      <w:pPr>
        <w:pStyle w:val="FP"/>
      </w:pPr>
      <w:proofErr w:type="spellStart"/>
      <w:r w:rsidRPr="00861465">
        <w:t>Sandvine</w:t>
      </w:r>
      <w:proofErr w:type="spellEnd"/>
    </w:p>
    <w:p w14:paraId="7A1680EA" w14:textId="3683AC75" w:rsidR="007E1A46" w:rsidRPr="00861465" w:rsidRDefault="007E1A46" w:rsidP="00CD73EC">
      <w:pPr>
        <w:pStyle w:val="FP"/>
      </w:pPr>
      <w:r w:rsidRPr="00861465">
        <w:t>Samsung</w:t>
      </w:r>
    </w:p>
    <w:p w14:paraId="4C5C90FC" w14:textId="77777777" w:rsidR="007E1A46" w:rsidRPr="00861465" w:rsidRDefault="007E1A46" w:rsidP="00CD73EC">
      <w:pPr>
        <w:pStyle w:val="FP"/>
      </w:pPr>
      <w:r w:rsidRPr="00861465">
        <w:t>Sennheiser</w:t>
      </w:r>
    </w:p>
    <w:p w14:paraId="195D44A7" w14:textId="2978C5FA" w:rsidR="00EE6CDE" w:rsidRPr="00861465" w:rsidRDefault="00EE6CDE" w:rsidP="00CD73EC">
      <w:pPr>
        <w:pStyle w:val="FP"/>
      </w:pPr>
      <w:r w:rsidRPr="00861465">
        <w:t>Sharp</w:t>
      </w:r>
    </w:p>
    <w:p w14:paraId="5572BA17" w14:textId="081E9C42" w:rsidR="007E1A46" w:rsidRPr="00861465" w:rsidRDefault="007E1A46" w:rsidP="00CD73EC">
      <w:pPr>
        <w:pStyle w:val="FP"/>
      </w:pPr>
      <w:r w:rsidRPr="00861465">
        <w:t>Sony</w:t>
      </w:r>
    </w:p>
    <w:p w14:paraId="1632F6AE" w14:textId="2CE48298" w:rsidR="007E1A46" w:rsidRPr="00861465" w:rsidRDefault="007E1A46" w:rsidP="00CD73EC">
      <w:pPr>
        <w:pStyle w:val="FP"/>
      </w:pPr>
      <w:r w:rsidRPr="00861465">
        <w:t>Spirent</w:t>
      </w:r>
    </w:p>
    <w:p w14:paraId="3C2E309A" w14:textId="0CE28C32" w:rsidR="007E1A46" w:rsidRPr="00861465" w:rsidRDefault="007E1A46" w:rsidP="00CD73EC">
      <w:pPr>
        <w:pStyle w:val="FP"/>
      </w:pPr>
      <w:proofErr w:type="spellStart"/>
      <w:r w:rsidRPr="00861465">
        <w:t>Spreadtrum</w:t>
      </w:r>
      <w:proofErr w:type="spellEnd"/>
    </w:p>
    <w:p w14:paraId="6A29246A" w14:textId="6CCEBB4C" w:rsidR="00FC2D3E" w:rsidRPr="00861465" w:rsidRDefault="00FC2D3E" w:rsidP="00CD73EC">
      <w:pPr>
        <w:pStyle w:val="FP"/>
      </w:pPr>
      <w:r w:rsidRPr="00861465">
        <w:t>Telecom Italia</w:t>
      </w:r>
    </w:p>
    <w:p w14:paraId="39849079" w14:textId="2B62CFA2" w:rsidR="007E1A46" w:rsidRPr="00861465" w:rsidRDefault="007E1A46" w:rsidP="00CD73EC">
      <w:pPr>
        <w:pStyle w:val="FP"/>
      </w:pPr>
      <w:r w:rsidRPr="00861465">
        <w:t>Telefonica</w:t>
      </w:r>
    </w:p>
    <w:p w14:paraId="530B510C" w14:textId="0D2758C1" w:rsidR="007E1A46" w:rsidRPr="00861465" w:rsidRDefault="007E1A46" w:rsidP="00CD73EC">
      <w:pPr>
        <w:pStyle w:val="FP"/>
      </w:pPr>
      <w:r w:rsidRPr="00861465">
        <w:t>Tencent</w:t>
      </w:r>
    </w:p>
    <w:p w14:paraId="63B73ADE" w14:textId="075A3E21" w:rsidR="007E1A46" w:rsidRPr="00861465" w:rsidRDefault="007E1A46" w:rsidP="00CD73EC">
      <w:pPr>
        <w:pStyle w:val="FP"/>
      </w:pPr>
      <w:r w:rsidRPr="00861465">
        <w:t>Thales</w:t>
      </w:r>
    </w:p>
    <w:p w14:paraId="74310FAD" w14:textId="7A59D7C3" w:rsidR="007E1A46" w:rsidRPr="00861465" w:rsidRDefault="007E1A46" w:rsidP="00CD73EC">
      <w:pPr>
        <w:pStyle w:val="FP"/>
      </w:pPr>
      <w:r w:rsidRPr="00861465">
        <w:t>T-Mobile USA</w:t>
      </w:r>
    </w:p>
    <w:p w14:paraId="5EA8D621" w14:textId="53E9CE11" w:rsidR="007E1A46" w:rsidRPr="00861465" w:rsidRDefault="007E1A46" w:rsidP="00CD73EC">
      <w:pPr>
        <w:pStyle w:val="FP"/>
      </w:pPr>
      <w:r w:rsidRPr="00861465">
        <w:t>Vivo</w:t>
      </w:r>
    </w:p>
    <w:p w14:paraId="4B933B1E" w14:textId="1DCD3AA9" w:rsidR="00F45B1D" w:rsidRPr="00861465" w:rsidRDefault="00F45B1D" w:rsidP="00CD73EC">
      <w:pPr>
        <w:pStyle w:val="FP"/>
      </w:pPr>
      <w:r w:rsidRPr="00861465">
        <w:lastRenderedPageBreak/>
        <w:t>Verizon</w:t>
      </w:r>
    </w:p>
    <w:p w14:paraId="39BD5FE2" w14:textId="77777777" w:rsidR="007E1A46" w:rsidRPr="00861465" w:rsidRDefault="007E1A46" w:rsidP="00CD73EC">
      <w:pPr>
        <w:pStyle w:val="FP"/>
      </w:pPr>
      <w:r w:rsidRPr="00861465">
        <w:t>Vodafone</w:t>
      </w:r>
    </w:p>
    <w:p w14:paraId="375AB870" w14:textId="77777777" w:rsidR="007E1A46" w:rsidRPr="00861465" w:rsidRDefault="007E1A46" w:rsidP="007E1A46">
      <w:pPr>
        <w:pStyle w:val="FP"/>
      </w:pPr>
      <w:r w:rsidRPr="00861465">
        <w:t>Xiaomi</w:t>
      </w:r>
    </w:p>
    <w:p w14:paraId="311436D2" w14:textId="77777777" w:rsidR="007E1A46" w:rsidRPr="00861465" w:rsidRDefault="007E1A46" w:rsidP="00CD73EC">
      <w:pPr>
        <w:pStyle w:val="FP"/>
      </w:pPr>
      <w:r w:rsidRPr="00861465">
        <w:t>ZTE</w:t>
      </w:r>
    </w:p>
    <w:p w14:paraId="08BD8FF4" w14:textId="2F7B76E0" w:rsidR="007E1A46" w:rsidRPr="007E1A46"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2CB53F80" w14:textId="1E8B73ED" w:rsidR="00CD73EC" w:rsidRDefault="0039639F" w:rsidP="00797813">
      <w:r>
        <w:t>The agenda for CC#</w:t>
      </w:r>
      <w:r w:rsidR="00EE6CDE">
        <w:t>4</w:t>
      </w:r>
      <w:r>
        <w:t xml:space="preserve"> is to discuss </w:t>
      </w:r>
      <w:r w:rsidR="00A4192B">
        <w:t>items indicated in the Chair notes as 'for CC#3</w:t>
      </w:r>
      <w:r w:rsidR="00D07283">
        <w:t>'</w:t>
      </w:r>
      <w:r w:rsidR="00EE6CDE">
        <w:t xml:space="preserve"> and then 'For CC#4'</w:t>
      </w:r>
      <w:r w:rsidR="00A4192B">
        <w:t>'</w:t>
      </w:r>
      <w:r>
        <w:t>.</w:t>
      </w:r>
    </w:p>
    <w:p w14:paraId="59908188" w14:textId="175753A2" w:rsidR="00F9494B" w:rsidRDefault="00F9494B" w:rsidP="00A4192B"/>
    <w:p w14:paraId="0C30223B" w14:textId="257CF85D" w:rsidR="00A4192B" w:rsidRDefault="004B3AA1" w:rsidP="00EE6CDE">
      <w:pPr>
        <w:pStyle w:val="Heading1"/>
      </w:pPr>
      <w:r>
        <w:t>Documents</w:t>
      </w:r>
      <w:r w:rsidR="00A4192B">
        <w:t xml:space="preserve"> left over from CC#</w:t>
      </w:r>
      <w:r w:rsidR="00EE6CDE">
        <w:t>3</w:t>
      </w:r>
      <w:r w:rsidR="00A4192B">
        <w:t>:</w:t>
      </w:r>
    </w:p>
    <w:p w14:paraId="2B1F8614" w14:textId="0D6980F5" w:rsidR="00EE6CDE" w:rsidRDefault="00EE6CDE" w:rsidP="00EE6CDE">
      <w:pPr>
        <w:pBdr>
          <w:top w:val="single" w:sz="4" w:space="1" w:color="auto"/>
        </w:pBdr>
      </w:pPr>
      <w:r>
        <w:rPr>
          <w:color w:val="0000FF"/>
        </w:rPr>
        <w:t>TD S2</w:t>
      </w:r>
      <w:r>
        <w:rPr>
          <w:color w:val="0000FF"/>
        </w:rPr>
        <w:noBreakHyphen/>
        <w:t>2007672</w:t>
      </w:r>
      <w:r w:rsidR="004B3AA1">
        <w:t xml:space="preserve"> </w:t>
      </w:r>
      <w:r>
        <w:t>(P-CR)</w:t>
      </w:r>
      <w:r w:rsidR="004B3AA1">
        <w:t xml:space="preserve"> </w:t>
      </w:r>
      <w:r>
        <w:t>Conclusions for Key Issue #1 on Multicast session model.</w:t>
      </w:r>
      <w:r w:rsidR="004B3AA1">
        <w:t xml:space="preserve"> </w:t>
      </w:r>
      <w:r>
        <w:t>(Source: Qualcomm Incorporated)</w:t>
      </w:r>
      <w:r w:rsidR="004B3AA1">
        <w:t xml:space="preserve"> </w:t>
      </w:r>
    </w:p>
    <w:p w14:paraId="611537D5" w14:textId="77777777" w:rsidR="00EE6CDE" w:rsidRPr="00EE6CDE" w:rsidRDefault="00EE6CDE" w:rsidP="00EE6CDE">
      <w:pPr>
        <w:pStyle w:val="FP"/>
        <w:keepLines/>
        <w:rPr>
          <w:b/>
          <w:bCs/>
          <w:i/>
          <w:iCs/>
        </w:rPr>
      </w:pPr>
      <w:r w:rsidRPr="00EE6CDE">
        <w:rPr>
          <w:b/>
          <w:bCs/>
          <w:i/>
          <w:iCs/>
        </w:rPr>
        <w:t>e-mail comments:</w:t>
      </w:r>
    </w:p>
    <w:p w14:paraId="6F51353B" w14:textId="77777777" w:rsidR="00EE6CDE" w:rsidRDefault="00EE6CDE" w:rsidP="00EE6CDE">
      <w:pPr>
        <w:pStyle w:val="FP"/>
        <w:keepLines/>
        <w:rPr>
          <w:i/>
          <w:iCs/>
        </w:rPr>
      </w:pPr>
      <w:proofErr w:type="spellStart"/>
      <w:r>
        <w:rPr>
          <w:i/>
          <w:iCs/>
        </w:rPr>
        <w:t>LiMeng</w:t>
      </w:r>
      <w:proofErr w:type="spellEnd"/>
      <w:r>
        <w:rPr>
          <w:i/>
          <w:iCs/>
        </w:rPr>
        <w:t xml:space="preserve"> (Huawei) provides r01.</w:t>
      </w:r>
    </w:p>
    <w:p w14:paraId="1546BDF3" w14:textId="77777777" w:rsidR="00EE6CDE" w:rsidRDefault="00EE6CDE" w:rsidP="00EE6CDE">
      <w:pPr>
        <w:pStyle w:val="FP"/>
        <w:keepLines/>
        <w:rPr>
          <w:i/>
          <w:iCs/>
        </w:rPr>
      </w:pPr>
      <w:proofErr w:type="spellStart"/>
      <w:r>
        <w:rPr>
          <w:i/>
          <w:iCs/>
        </w:rPr>
        <w:t>zhendong</w:t>
      </w:r>
      <w:proofErr w:type="spellEnd"/>
      <w:r>
        <w:rPr>
          <w:i/>
          <w:iCs/>
        </w:rPr>
        <w:t xml:space="preserve"> (ZTE) provides r02</w:t>
      </w:r>
    </w:p>
    <w:p w14:paraId="37378DBA" w14:textId="77777777" w:rsidR="00EE6CDE" w:rsidRDefault="00EE6CDE" w:rsidP="00EE6CDE">
      <w:pPr>
        <w:pStyle w:val="FP"/>
        <w:keepLines/>
        <w:rPr>
          <w:i/>
          <w:iCs/>
        </w:rPr>
      </w:pPr>
      <w:r>
        <w:rPr>
          <w:i/>
          <w:iCs/>
        </w:rPr>
        <w:t>Xiaoyan (CATT) provides r03.</w:t>
      </w:r>
    </w:p>
    <w:p w14:paraId="12C73255" w14:textId="77777777" w:rsidR="00EE6CDE" w:rsidRDefault="00EE6CDE" w:rsidP="00EE6CDE">
      <w:pPr>
        <w:pStyle w:val="FP"/>
        <w:keepLines/>
        <w:rPr>
          <w:i/>
          <w:iCs/>
        </w:rPr>
      </w:pPr>
      <w:r>
        <w:rPr>
          <w:i/>
          <w:iCs/>
        </w:rPr>
        <w:t>Xiaoyan (CATT) provides r04.</w:t>
      </w:r>
    </w:p>
    <w:p w14:paraId="5656C615" w14:textId="77777777" w:rsidR="00EE6CDE" w:rsidRDefault="00EE6CDE" w:rsidP="00EE6CDE">
      <w:pPr>
        <w:pStyle w:val="FP"/>
        <w:keepLines/>
        <w:rPr>
          <w:i/>
          <w:iCs/>
        </w:rPr>
      </w:pPr>
      <w:r>
        <w:rPr>
          <w:i/>
          <w:iCs/>
        </w:rPr>
        <w:t>Miguel (Qualcomm) provides r04</w:t>
      </w:r>
    </w:p>
    <w:p w14:paraId="66B2C843" w14:textId="77777777" w:rsidR="00EE6CDE" w:rsidRDefault="00EE6CDE" w:rsidP="00EE6CDE">
      <w:pPr>
        <w:pStyle w:val="FP"/>
        <w:keepLines/>
        <w:rPr>
          <w:i/>
          <w:iCs/>
        </w:rPr>
      </w:pPr>
      <w:proofErr w:type="spellStart"/>
      <w:r>
        <w:rPr>
          <w:i/>
          <w:iCs/>
        </w:rPr>
        <w:t>LiMeng</w:t>
      </w:r>
      <w:proofErr w:type="spellEnd"/>
      <w:r>
        <w:rPr>
          <w:i/>
          <w:iCs/>
        </w:rPr>
        <w:t xml:space="preserve"> (Huawei) kindly asks the source of r04.</w:t>
      </w:r>
    </w:p>
    <w:p w14:paraId="30A54DFD" w14:textId="77777777" w:rsidR="00EE6CDE" w:rsidRDefault="00EE6CDE" w:rsidP="00EE6CDE">
      <w:pPr>
        <w:pStyle w:val="FP"/>
        <w:keepLines/>
        <w:rPr>
          <w:i/>
          <w:iCs/>
        </w:rPr>
      </w:pPr>
      <w:r>
        <w:rPr>
          <w:i/>
          <w:iCs/>
        </w:rPr>
        <w:t>David (Samsung) provides r05</w:t>
      </w:r>
    </w:p>
    <w:p w14:paraId="1052DCCD" w14:textId="77777777" w:rsidR="00EE6CDE" w:rsidRDefault="00EE6CDE" w:rsidP="00EE6CDE">
      <w:pPr>
        <w:pStyle w:val="FP"/>
        <w:keepLines/>
        <w:rPr>
          <w:i/>
          <w:iCs/>
        </w:rPr>
      </w:pPr>
      <w:r>
        <w:rPr>
          <w:i/>
          <w:iCs/>
        </w:rPr>
        <w:t>Judy (Ericsson) corrects comments for notes that Judy (Ericsson) (instead of Xiaoyan (CATT)) provided r04.</w:t>
      </w:r>
    </w:p>
    <w:p w14:paraId="0F7E9DFE" w14:textId="77777777" w:rsidR="00EE6CDE" w:rsidRDefault="00EE6CDE" w:rsidP="00EE6CDE">
      <w:pPr>
        <w:pStyle w:val="FP"/>
        <w:keepLines/>
        <w:rPr>
          <w:i/>
          <w:iCs/>
        </w:rPr>
      </w:pPr>
      <w:r>
        <w:rPr>
          <w:i/>
          <w:iCs/>
        </w:rPr>
        <w:t>Miguel (Qualcomm) says r04 is actually not mine</w:t>
      </w:r>
    </w:p>
    <w:p w14:paraId="4E57427B" w14:textId="77777777" w:rsidR="00EE6CDE" w:rsidRDefault="00EE6CDE" w:rsidP="00EE6CDE">
      <w:pPr>
        <w:pStyle w:val="FP"/>
        <w:keepLines/>
        <w:rPr>
          <w:i/>
          <w:iCs/>
        </w:rPr>
      </w:pPr>
      <w:proofErr w:type="spellStart"/>
      <w:r>
        <w:rPr>
          <w:i/>
          <w:iCs/>
        </w:rPr>
        <w:t>LiMeng</w:t>
      </w:r>
      <w:proofErr w:type="spellEnd"/>
      <w:r>
        <w:rPr>
          <w:i/>
          <w:iCs/>
        </w:rPr>
        <w:t xml:space="preserve"> (Huawei) provides r06.</w:t>
      </w:r>
    </w:p>
    <w:p w14:paraId="45EF45EA" w14:textId="77777777" w:rsidR="00EE6CDE" w:rsidRDefault="00EE6CDE" w:rsidP="00EE6CDE">
      <w:pPr>
        <w:pStyle w:val="FP"/>
        <w:keepLines/>
        <w:rPr>
          <w:i/>
          <w:iCs/>
        </w:rPr>
      </w:pPr>
      <w:r>
        <w:rPr>
          <w:i/>
          <w:iCs/>
        </w:rPr>
        <w:t>Zhenhua (vivo) provides r07.</w:t>
      </w:r>
    </w:p>
    <w:p w14:paraId="1FDDBF80" w14:textId="77777777" w:rsidR="00EE6CDE" w:rsidRDefault="00EE6CDE" w:rsidP="00EE6CDE">
      <w:pPr>
        <w:pStyle w:val="FP"/>
        <w:keepLines/>
        <w:rPr>
          <w:i/>
          <w:iCs/>
        </w:rPr>
      </w:pPr>
      <w:r>
        <w:rPr>
          <w:i/>
          <w:iCs/>
        </w:rPr>
        <w:t>Thomas (Nokia) provides r08.</w:t>
      </w:r>
    </w:p>
    <w:p w14:paraId="70A0B614" w14:textId="77777777" w:rsidR="00EE6CDE" w:rsidRDefault="00EE6CDE" w:rsidP="00EE6CDE">
      <w:pPr>
        <w:pStyle w:val="FP"/>
        <w:keepLines/>
        <w:rPr>
          <w:i/>
          <w:iCs/>
        </w:rPr>
      </w:pPr>
      <w:r>
        <w:rPr>
          <w:i/>
          <w:iCs/>
        </w:rPr>
        <w:t>=== Phase 2 revisions deadline ===</w:t>
      </w:r>
    </w:p>
    <w:p w14:paraId="20B4D122" w14:textId="77777777" w:rsidR="00EE6CDE" w:rsidRDefault="00EE6CDE" w:rsidP="00EE6CDE">
      <w:pPr>
        <w:pStyle w:val="FP"/>
        <w:keepLines/>
        <w:rPr>
          <w:i/>
          <w:iCs/>
        </w:rPr>
      </w:pPr>
      <w:r>
        <w:rPr>
          <w:i/>
          <w:iCs/>
        </w:rPr>
        <w:t>Judy (Ericsson) comments</w:t>
      </w:r>
    </w:p>
    <w:p w14:paraId="353A72F1" w14:textId="77777777" w:rsidR="00EE6CDE" w:rsidRDefault="00EE6CDE" w:rsidP="00EE6CDE">
      <w:pPr>
        <w:pStyle w:val="FP"/>
        <w:keepLines/>
        <w:rPr>
          <w:i/>
          <w:iCs/>
        </w:rPr>
      </w:pPr>
      <w:r>
        <w:rPr>
          <w:i/>
          <w:iCs/>
        </w:rPr>
        <w:t>Zhenhua (vivo) response to Judy (Ericsson)</w:t>
      </w:r>
    </w:p>
    <w:p w14:paraId="3BEE356B" w14:textId="77777777" w:rsidR="00EE6CDE" w:rsidRDefault="00EE6CDE" w:rsidP="00EE6CDE">
      <w:pPr>
        <w:pStyle w:val="FP"/>
        <w:keepLines/>
        <w:rPr>
          <w:i/>
          <w:iCs/>
        </w:rPr>
      </w:pPr>
      <w:r>
        <w:rPr>
          <w:i/>
          <w:iCs/>
        </w:rPr>
        <w:t>Xiaoyan (CATT) comments.</w:t>
      </w:r>
    </w:p>
    <w:p w14:paraId="35A2800C" w14:textId="77777777" w:rsidR="00EE6CDE" w:rsidRDefault="00EE6CDE" w:rsidP="00EE6CDE">
      <w:pPr>
        <w:pStyle w:val="FP"/>
        <w:keepLines/>
        <w:rPr>
          <w:i/>
          <w:iCs/>
        </w:rPr>
      </w:pPr>
      <w:r>
        <w:rPr>
          <w:i/>
          <w:iCs/>
        </w:rPr>
        <w:t xml:space="preserve">Zhenhua (vivo) suggest Xiaoyan (CATT) add a EN for this issue to make progress for the </w:t>
      </w:r>
      <w:proofErr w:type="spellStart"/>
      <w:r>
        <w:rPr>
          <w:i/>
          <w:iCs/>
        </w:rPr>
        <w:t>pCR</w:t>
      </w:r>
      <w:proofErr w:type="spellEnd"/>
      <w:r>
        <w:rPr>
          <w:i/>
          <w:iCs/>
        </w:rPr>
        <w:t>, and bring the new revision in CC.</w:t>
      </w:r>
    </w:p>
    <w:p w14:paraId="07F3985A" w14:textId="77777777" w:rsidR="00EE6CDE" w:rsidRDefault="00EE6CDE" w:rsidP="00EE6CDE">
      <w:pPr>
        <w:pStyle w:val="FP"/>
        <w:keepLines/>
        <w:rPr>
          <w:i/>
          <w:iCs/>
        </w:rPr>
      </w:pPr>
      <w:proofErr w:type="spellStart"/>
      <w:r>
        <w:rPr>
          <w:i/>
          <w:iCs/>
        </w:rPr>
        <w:t>Aihua</w:t>
      </w:r>
      <w:proofErr w:type="spellEnd"/>
      <w:r>
        <w:rPr>
          <w:i/>
          <w:iCs/>
        </w:rPr>
        <w:t>(China Mobile) proposes to support of AF requested MBS session establishment.</w:t>
      </w:r>
    </w:p>
    <w:p w14:paraId="5689F6A0" w14:textId="77777777" w:rsidR="00EE6CDE" w:rsidRDefault="00EE6CDE" w:rsidP="00EE6CDE">
      <w:pPr>
        <w:pStyle w:val="FP"/>
        <w:keepLines/>
        <w:rPr>
          <w:i/>
          <w:iCs/>
        </w:rPr>
      </w:pPr>
      <w:r>
        <w:rPr>
          <w:i/>
          <w:iCs/>
        </w:rPr>
        <w:t>Miguel (Qualcomm) is ok with r06 or r07 and objects to r08</w:t>
      </w:r>
    </w:p>
    <w:p w14:paraId="48EB1ED6" w14:textId="77777777" w:rsidR="00EE6CDE" w:rsidRDefault="00EE6CDE" w:rsidP="00EE6CDE">
      <w:pPr>
        <w:pStyle w:val="FP"/>
        <w:keepLines/>
        <w:rPr>
          <w:i/>
          <w:iCs/>
        </w:rPr>
      </w:pPr>
      <w:r>
        <w:rPr>
          <w:i/>
          <w:iCs/>
        </w:rPr>
        <w:t>Judy (Ericsson) prefers r04, can live with r05/06/07 and objects to r08 and other revisions.</w:t>
      </w:r>
    </w:p>
    <w:p w14:paraId="5FA9552F" w14:textId="77777777" w:rsidR="00EE6CDE" w:rsidRDefault="00EE6CDE" w:rsidP="00EE6CDE">
      <w:pPr>
        <w:pStyle w:val="FP"/>
        <w:keepLines/>
        <w:rPr>
          <w:i/>
          <w:iCs/>
        </w:rPr>
      </w:pPr>
      <w:proofErr w:type="spellStart"/>
      <w:r>
        <w:rPr>
          <w:i/>
          <w:iCs/>
        </w:rPr>
        <w:t>LiMeng</w:t>
      </w:r>
      <w:proofErr w:type="spellEnd"/>
      <w:r>
        <w:rPr>
          <w:i/>
          <w:iCs/>
        </w:rPr>
        <w:t xml:space="preserve"> (Huawei) suggest to go with r06 and can live with r07.</w:t>
      </w:r>
    </w:p>
    <w:p w14:paraId="03C36DE3" w14:textId="77777777" w:rsidR="00EE6CDE" w:rsidRDefault="00EE6CDE" w:rsidP="00EE6CDE">
      <w:pPr>
        <w:pStyle w:val="FP"/>
        <w:keepLines/>
        <w:rPr>
          <w:i/>
          <w:iCs/>
        </w:rPr>
      </w:pPr>
      <w:r>
        <w:rPr>
          <w:i/>
          <w:iCs/>
        </w:rPr>
        <w:t>=== Phase 2 final deadline ===</w:t>
      </w:r>
    </w:p>
    <w:p w14:paraId="7953FE2F" w14:textId="77777777" w:rsidR="00EE6CDE" w:rsidRDefault="00EE6CDE" w:rsidP="00EE6CDE">
      <w:pPr>
        <w:pStyle w:val="FP"/>
        <w:keepLines/>
        <w:rPr>
          <w:i/>
          <w:iCs/>
        </w:rPr>
      </w:pPr>
      <w:r>
        <w:rPr>
          <w:i/>
          <w:iCs/>
        </w:rPr>
        <w:t>Thomas (Nokia) objects to all revisions before r08</w:t>
      </w:r>
    </w:p>
    <w:p w14:paraId="333D59BF" w14:textId="77777777" w:rsidR="00EE6CDE" w:rsidRDefault="00EE6CDE" w:rsidP="00EE6CDE">
      <w:pPr>
        <w:pStyle w:val="FP"/>
        <w:keepLines/>
        <w:rPr>
          <w:i/>
          <w:iCs/>
        </w:rPr>
      </w:pPr>
      <w:r>
        <w:rPr>
          <w:i/>
          <w:iCs/>
        </w:rPr>
        <w:t>Provides r09 to address the concern of Miguel</w:t>
      </w:r>
    </w:p>
    <w:p w14:paraId="0D3601AB" w14:textId="77777777" w:rsidR="00EE6CDE" w:rsidRDefault="00EE6CDE" w:rsidP="00EE6CDE">
      <w:pPr>
        <w:pStyle w:val="FP"/>
        <w:keepLines/>
        <w:rPr>
          <w:i/>
          <w:iCs/>
        </w:rPr>
      </w:pPr>
      <w:r>
        <w:rPr>
          <w:i/>
          <w:iCs/>
        </w:rPr>
        <w:t>Miguel (Qualcomm) can live with r09.</w:t>
      </w:r>
    </w:p>
    <w:p w14:paraId="27D2F4BE" w14:textId="77777777" w:rsidR="00EE6CDE" w:rsidRDefault="00EE6CDE" w:rsidP="00EE6CDE">
      <w:pPr>
        <w:pStyle w:val="FP"/>
        <w:keepLines/>
        <w:rPr>
          <w:i/>
          <w:iCs/>
        </w:rPr>
      </w:pPr>
      <w:proofErr w:type="spellStart"/>
      <w:r>
        <w:rPr>
          <w:i/>
          <w:iCs/>
        </w:rPr>
        <w:t>Youngkyo</w:t>
      </w:r>
      <w:proofErr w:type="spellEnd"/>
      <w:r>
        <w:rPr>
          <w:i/>
          <w:iCs/>
        </w:rPr>
        <w:t>(Samsung) provide a comment and revision r10.</w:t>
      </w:r>
    </w:p>
    <w:p w14:paraId="1CAEEB25" w14:textId="77777777" w:rsidR="00EE6CDE" w:rsidRDefault="00EE6CDE" w:rsidP="00EE6CDE">
      <w:pPr>
        <w:pStyle w:val="FP"/>
        <w:keepLines/>
        <w:rPr>
          <w:i/>
          <w:iCs/>
        </w:rPr>
      </w:pPr>
      <w:r>
        <w:rPr>
          <w:i/>
          <w:iCs/>
        </w:rPr>
        <w:t>Zhenhua (vivo) ask for clarification on r10.</w:t>
      </w:r>
    </w:p>
    <w:p w14:paraId="26F64E39" w14:textId="77777777" w:rsidR="00EE6CDE" w:rsidRDefault="00EE6CDE" w:rsidP="00EE6CDE">
      <w:pPr>
        <w:pStyle w:val="FP"/>
        <w:keepLines/>
        <w:rPr>
          <w:i/>
          <w:iCs/>
        </w:rPr>
      </w:pPr>
      <w:proofErr w:type="spellStart"/>
      <w:r>
        <w:rPr>
          <w:i/>
          <w:iCs/>
        </w:rPr>
        <w:t>Aihua</w:t>
      </w:r>
      <w:proofErr w:type="spellEnd"/>
      <w:r>
        <w:rPr>
          <w:i/>
          <w:iCs/>
        </w:rPr>
        <w:t>(China Mobile) proposes to add an EN with respect to the mechanism of AF requested MBS session establishment and provides r11.</w:t>
      </w:r>
    </w:p>
    <w:p w14:paraId="3B51913A" w14:textId="77777777" w:rsidR="00EE6CDE" w:rsidRDefault="00EE6CDE" w:rsidP="00EE6CDE">
      <w:pPr>
        <w:pStyle w:val="FP"/>
        <w:keepLines/>
        <w:rPr>
          <w:i/>
          <w:iCs/>
        </w:rPr>
      </w:pPr>
      <w:proofErr w:type="spellStart"/>
      <w:r>
        <w:rPr>
          <w:i/>
          <w:iCs/>
        </w:rPr>
        <w:t>Youngkyo</w:t>
      </w:r>
      <w:proofErr w:type="spellEnd"/>
      <w:r>
        <w:rPr>
          <w:i/>
          <w:iCs/>
        </w:rPr>
        <w:t>(Samsung) answer to Zhenhua (vivo).</w:t>
      </w:r>
    </w:p>
    <w:p w14:paraId="1F2670DA" w14:textId="77777777" w:rsidR="00EE6CDE" w:rsidRDefault="00EE6CDE" w:rsidP="00EE6CDE">
      <w:pPr>
        <w:pStyle w:val="FP"/>
        <w:keepLines/>
        <w:rPr>
          <w:i/>
          <w:iCs/>
        </w:rPr>
      </w:pPr>
      <w:r>
        <w:rPr>
          <w:i/>
          <w:iCs/>
        </w:rPr>
        <w:t xml:space="preserve">Zhenhua (vivo) responses to </w:t>
      </w:r>
      <w:proofErr w:type="spellStart"/>
      <w:r>
        <w:rPr>
          <w:i/>
          <w:iCs/>
        </w:rPr>
        <w:t>Youngkyo</w:t>
      </w:r>
      <w:proofErr w:type="spellEnd"/>
      <w:r>
        <w:rPr>
          <w:i/>
          <w:iCs/>
        </w:rPr>
        <w:t>(Samsung).</w:t>
      </w:r>
    </w:p>
    <w:p w14:paraId="2000054B" w14:textId="77777777" w:rsidR="00EE6CDE" w:rsidRDefault="00EE6CDE" w:rsidP="00EE6CDE">
      <w:pPr>
        <w:pStyle w:val="FP"/>
        <w:keepLines/>
        <w:rPr>
          <w:i/>
          <w:iCs/>
        </w:rPr>
      </w:pPr>
      <w:r>
        <w:rPr>
          <w:i/>
          <w:iCs/>
        </w:rPr>
        <w:t>=== CC#3 ===</w:t>
      </w:r>
    </w:p>
    <w:p w14:paraId="060BC504" w14:textId="20C4265A" w:rsidR="00EE6CDE" w:rsidRDefault="00EE6CDE" w:rsidP="00EE6CDE">
      <w:pPr>
        <w:pStyle w:val="FP"/>
        <w:keepLines/>
        <w:rPr>
          <w:i/>
          <w:iCs/>
        </w:rPr>
      </w:pPr>
    </w:p>
    <w:p w14:paraId="0C91EDBE" w14:textId="77777777" w:rsidR="00EE6CDE" w:rsidRPr="00A3071B" w:rsidRDefault="00EE6CDE" w:rsidP="00EE6CDE">
      <w:pPr>
        <w:keepNext/>
        <w:keepLines/>
      </w:pPr>
      <w:r>
        <w:rPr>
          <w:b/>
        </w:rPr>
        <w:t>Discussion and conclusion:</w:t>
      </w:r>
    </w:p>
    <w:p w14:paraId="555A49D8" w14:textId="5BA3200D" w:rsidR="00EE6CDE" w:rsidRDefault="00EE6CDE" w:rsidP="00EE6CDE">
      <w:r>
        <w:t xml:space="preserve">S2-2007672r12 was proposed as the revision to agree. This was agreed and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2007937</w:t>
      </w:r>
      <w:r>
        <w:t xml:space="preserve">, which was </w:t>
      </w:r>
      <w:r>
        <w:rPr>
          <w:color w:val="FF0000"/>
        </w:rPr>
        <w:t>approved</w:t>
      </w:r>
      <w:r>
        <w:t>.</w:t>
      </w:r>
    </w:p>
    <w:p w14:paraId="2CB51A67" w14:textId="645D708A" w:rsidR="00EE6CDE" w:rsidRDefault="00EE6CDE" w:rsidP="00EE6CDE">
      <w:pPr>
        <w:pBdr>
          <w:top w:val="single" w:sz="4" w:space="1" w:color="auto"/>
        </w:pBdr>
      </w:pPr>
      <w:r>
        <w:rPr>
          <w:color w:val="0000FF"/>
        </w:rPr>
        <w:t>TD S2</w:t>
      </w:r>
      <w:r>
        <w:rPr>
          <w:color w:val="0000FF"/>
        </w:rPr>
        <w:noBreakHyphen/>
        <w:t>2007285</w:t>
      </w:r>
      <w:r w:rsidR="004B3AA1">
        <w:t xml:space="preserve"> </w:t>
      </w:r>
      <w:r>
        <w:t>(P-CR)</w:t>
      </w:r>
      <w:r w:rsidR="004B3AA1">
        <w:t xml:space="preserve"> </w:t>
      </w:r>
      <w:r>
        <w:t>KI#2, Sol#1: Completion of multicast service levels.</w:t>
      </w:r>
      <w:r w:rsidR="004B3AA1">
        <w:t xml:space="preserve"> </w:t>
      </w:r>
      <w:r>
        <w:t>(Source: Samsung)</w:t>
      </w:r>
      <w:r w:rsidR="004B3AA1">
        <w:t xml:space="preserve"> </w:t>
      </w:r>
    </w:p>
    <w:p w14:paraId="03CFC9AD" w14:textId="77777777" w:rsidR="00EE6CDE" w:rsidRPr="00EE6CDE" w:rsidRDefault="00EE6CDE" w:rsidP="00EE6CDE">
      <w:pPr>
        <w:pStyle w:val="FP"/>
        <w:keepLines/>
        <w:rPr>
          <w:b/>
          <w:bCs/>
          <w:i/>
          <w:iCs/>
        </w:rPr>
      </w:pPr>
      <w:r w:rsidRPr="00EE6CDE">
        <w:rPr>
          <w:b/>
          <w:bCs/>
          <w:i/>
          <w:iCs/>
        </w:rPr>
        <w:t>e-mail comments:</w:t>
      </w:r>
    </w:p>
    <w:p w14:paraId="7C4D304B" w14:textId="77777777" w:rsidR="00EE6CDE" w:rsidRDefault="00EE6CDE" w:rsidP="00EE6CDE">
      <w:pPr>
        <w:pStyle w:val="FP"/>
        <w:keepLines/>
        <w:rPr>
          <w:i/>
          <w:iCs/>
        </w:rPr>
      </w:pPr>
      <w:r>
        <w:rPr>
          <w:i/>
          <w:iCs/>
        </w:rPr>
        <w:t>Thomas (Nokia) provides r01 that merges TD S2 2007195</w:t>
      </w:r>
    </w:p>
    <w:p w14:paraId="70E26813" w14:textId="77777777" w:rsidR="00EE6CDE" w:rsidRDefault="00EE6CDE" w:rsidP="00EE6CDE">
      <w:pPr>
        <w:pStyle w:val="FP"/>
        <w:keepLines/>
        <w:rPr>
          <w:i/>
          <w:iCs/>
        </w:rPr>
      </w:pPr>
      <w:r>
        <w:rPr>
          <w:i/>
          <w:iCs/>
        </w:rPr>
        <w:t>Judy (Ericsson) asks Q for clarification</w:t>
      </w:r>
    </w:p>
    <w:p w14:paraId="27781E75" w14:textId="77777777" w:rsidR="00EE6CDE" w:rsidRDefault="00EE6CDE" w:rsidP="00EE6CDE">
      <w:pPr>
        <w:pStyle w:val="FP"/>
        <w:keepLines/>
        <w:rPr>
          <w:i/>
          <w:iCs/>
        </w:rPr>
      </w:pPr>
      <w:proofErr w:type="spellStart"/>
      <w:r>
        <w:rPr>
          <w:i/>
          <w:iCs/>
        </w:rPr>
        <w:t>LiMeng</w:t>
      </w:r>
      <w:proofErr w:type="spellEnd"/>
      <w:r>
        <w:rPr>
          <w:i/>
          <w:iCs/>
        </w:rPr>
        <w:t xml:space="preserve"> (Huawei) provides r02.</w:t>
      </w:r>
    </w:p>
    <w:p w14:paraId="000384BF" w14:textId="77777777" w:rsidR="00EE6CDE" w:rsidRDefault="00EE6CDE" w:rsidP="00EE6CDE">
      <w:pPr>
        <w:pStyle w:val="FP"/>
        <w:keepLines/>
        <w:rPr>
          <w:i/>
          <w:iCs/>
        </w:rPr>
      </w:pPr>
      <w:r>
        <w:rPr>
          <w:i/>
          <w:iCs/>
        </w:rPr>
        <w:t xml:space="preserve">David (Samsung) confirms </w:t>
      </w:r>
      <w:proofErr w:type="spellStart"/>
      <w:r>
        <w:rPr>
          <w:i/>
          <w:iCs/>
        </w:rPr>
        <w:t>LiMeng's</w:t>
      </w:r>
      <w:proofErr w:type="spellEnd"/>
      <w:r>
        <w:rPr>
          <w:i/>
          <w:iCs/>
        </w:rPr>
        <w:t xml:space="preserve"> understanding, objects to r01.</w:t>
      </w:r>
    </w:p>
    <w:p w14:paraId="330938A8" w14:textId="77777777" w:rsidR="00EE6CDE" w:rsidRDefault="00EE6CDE" w:rsidP="00EE6CDE">
      <w:pPr>
        <w:pStyle w:val="FP"/>
        <w:keepLines/>
        <w:rPr>
          <w:i/>
          <w:iCs/>
        </w:rPr>
      </w:pPr>
      <w:r>
        <w:rPr>
          <w:i/>
          <w:iCs/>
        </w:rPr>
        <w:t>Judy (Ericsson) provide r03.</w:t>
      </w:r>
    </w:p>
    <w:p w14:paraId="4525765F" w14:textId="77777777" w:rsidR="00EE6CDE" w:rsidRDefault="00EE6CDE" w:rsidP="00EE6CDE">
      <w:pPr>
        <w:pStyle w:val="FP"/>
        <w:keepLines/>
        <w:rPr>
          <w:i/>
          <w:iCs/>
        </w:rPr>
      </w:pPr>
      <w:r>
        <w:rPr>
          <w:i/>
          <w:iCs/>
        </w:rPr>
        <w:t>David (Samsung) provides r04.</w:t>
      </w:r>
    </w:p>
    <w:p w14:paraId="2245F1AD" w14:textId="77777777" w:rsidR="00EE6CDE" w:rsidRDefault="00EE6CDE" w:rsidP="00EE6CDE">
      <w:pPr>
        <w:pStyle w:val="FP"/>
        <w:keepLines/>
        <w:rPr>
          <w:i/>
          <w:iCs/>
        </w:rPr>
      </w:pPr>
      <w:r>
        <w:rPr>
          <w:i/>
          <w:iCs/>
        </w:rPr>
        <w:t>Xiaoyan (CATT) provide r04, objects to r01/r03.</w:t>
      </w:r>
    </w:p>
    <w:p w14:paraId="13DD1F99" w14:textId="77777777" w:rsidR="00EE6CDE" w:rsidRDefault="00EE6CDE" w:rsidP="00EE6CDE">
      <w:pPr>
        <w:pStyle w:val="FP"/>
        <w:keepLines/>
        <w:rPr>
          <w:i/>
          <w:iCs/>
        </w:rPr>
      </w:pPr>
      <w:proofErr w:type="spellStart"/>
      <w:r>
        <w:rPr>
          <w:i/>
          <w:iCs/>
        </w:rPr>
        <w:t>zhendong</w:t>
      </w:r>
      <w:proofErr w:type="spellEnd"/>
      <w:r>
        <w:rPr>
          <w:i/>
          <w:iCs/>
        </w:rPr>
        <w:t xml:space="preserve"> (ZTE) ask the question on the r04</w:t>
      </w:r>
    </w:p>
    <w:p w14:paraId="39307317" w14:textId="77777777" w:rsidR="00EE6CDE" w:rsidRDefault="00EE6CDE" w:rsidP="00EE6CDE">
      <w:pPr>
        <w:pStyle w:val="FP"/>
        <w:keepLines/>
        <w:rPr>
          <w:i/>
          <w:iCs/>
        </w:rPr>
      </w:pPr>
      <w:proofErr w:type="spellStart"/>
      <w:r>
        <w:rPr>
          <w:i/>
          <w:iCs/>
        </w:rPr>
        <w:t>LiMeng</w:t>
      </w:r>
      <w:proofErr w:type="spellEnd"/>
      <w:r>
        <w:rPr>
          <w:i/>
          <w:iCs/>
        </w:rPr>
        <w:t xml:space="preserve"> (Huawei) thinks r04 is from David (Samsung), and Xiaoyan (CATT) can further provide r05.</w:t>
      </w:r>
    </w:p>
    <w:p w14:paraId="3C36AC18" w14:textId="77777777" w:rsidR="00EE6CDE" w:rsidRDefault="00EE6CDE" w:rsidP="00EE6CDE">
      <w:pPr>
        <w:pStyle w:val="FP"/>
        <w:keepLines/>
        <w:rPr>
          <w:i/>
          <w:iCs/>
        </w:rPr>
      </w:pPr>
      <w:r>
        <w:rPr>
          <w:i/>
          <w:iCs/>
        </w:rPr>
        <w:t>David (Samsung) notifies Xiaoyan that CATT's r04 link points to previously shared Samsung's r04.</w:t>
      </w:r>
    </w:p>
    <w:p w14:paraId="56E86D07" w14:textId="77777777" w:rsidR="00EE6CDE" w:rsidRDefault="00EE6CDE" w:rsidP="00EE6CDE">
      <w:pPr>
        <w:pStyle w:val="FP"/>
        <w:keepLines/>
        <w:rPr>
          <w:i/>
          <w:iCs/>
        </w:rPr>
      </w:pPr>
      <w:r>
        <w:rPr>
          <w:i/>
          <w:iCs/>
        </w:rPr>
        <w:lastRenderedPageBreak/>
        <w:t>Xiaoyan (CATT) provide r05/r06, objects to r01/r03.</w:t>
      </w:r>
    </w:p>
    <w:p w14:paraId="29BDE7B2" w14:textId="77777777" w:rsidR="00EE6CDE" w:rsidRDefault="00EE6CDE" w:rsidP="00EE6CDE">
      <w:pPr>
        <w:pStyle w:val="FP"/>
        <w:keepLines/>
        <w:rPr>
          <w:i/>
          <w:iCs/>
        </w:rPr>
      </w:pPr>
      <w:r>
        <w:rPr>
          <w:i/>
          <w:iCs/>
        </w:rPr>
        <w:t>Thomas (Nokia) provide r07.</w:t>
      </w:r>
    </w:p>
    <w:p w14:paraId="24B28554" w14:textId="77777777" w:rsidR="00EE6CDE" w:rsidRDefault="00EE6CDE" w:rsidP="00EE6CDE">
      <w:pPr>
        <w:pStyle w:val="FP"/>
        <w:keepLines/>
        <w:rPr>
          <w:i/>
          <w:iCs/>
        </w:rPr>
      </w:pPr>
      <w:r>
        <w:rPr>
          <w:i/>
          <w:iCs/>
        </w:rPr>
        <w:t>=== Phase 2 revisions deadline ===</w:t>
      </w:r>
    </w:p>
    <w:p w14:paraId="0D937CEE" w14:textId="77777777" w:rsidR="00EE6CDE" w:rsidRDefault="00EE6CDE" w:rsidP="00EE6CDE">
      <w:pPr>
        <w:pStyle w:val="FP"/>
        <w:keepLines/>
        <w:rPr>
          <w:i/>
          <w:iCs/>
        </w:rPr>
      </w:pPr>
      <w:r>
        <w:rPr>
          <w:i/>
          <w:iCs/>
        </w:rPr>
        <w:t>Judy (Ericsson) accepts r01/r03, objects to all other revisions.</w:t>
      </w:r>
    </w:p>
    <w:p w14:paraId="382576A8" w14:textId="77777777" w:rsidR="00EE6CDE" w:rsidRDefault="00EE6CDE" w:rsidP="00EE6CDE">
      <w:pPr>
        <w:pStyle w:val="FP"/>
        <w:keepLines/>
        <w:rPr>
          <w:i/>
          <w:iCs/>
        </w:rPr>
      </w:pPr>
      <w:r>
        <w:rPr>
          <w:i/>
          <w:iCs/>
        </w:rPr>
        <w:t>LaeYoung (LGE) thinks r03 is most reasonable.</w:t>
      </w:r>
    </w:p>
    <w:p w14:paraId="4109FA53" w14:textId="77777777" w:rsidR="00EE6CDE" w:rsidRDefault="00EE6CDE" w:rsidP="00EE6CDE">
      <w:pPr>
        <w:pStyle w:val="FP"/>
        <w:keepLines/>
        <w:rPr>
          <w:i/>
          <w:iCs/>
        </w:rPr>
      </w:pPr>
      <w:proofErr w:type="spellStart"/>
      <w:r>
        <w:rPr>
          <w:i/>
          <w:iCs/>
        </w:rPr>
        <w:t>Youngkyo</w:t>
      </w:r>
      <w:proofErr w:type="spellEnd"/>
      <w:r>
        <w:rPr>
          <w:i/>
          <w:iCs/>
        </w:rPr>
        <w:t>(Samsung) comments to LaeYoung(LGE)'s logic.</w:t>
      </w:r>
    </w:p>
    <w:p w14:paraId="29AB04EB" w14:textId="77777777" w:rsidR="00EE6CDE" w:rsidRDefault="00EE6CDE" w:rsidP="00EE6CDE">
      <w:pPr>
        <w:pStyle w:val="FP"/>
        <w:keepLines/>
        <w:rPr>
          <w:i/>
          <w:iCs/>
        </w:rPr>
      </w:pPr>
      <w:r>
        <w:rPr>
          <w:i/>
          <w:iCs/>
        </w:rPr>
        <w:t xml:space="preserve">LaeYoung (LGE) thinks comment from </w:t>
      </w:r>
      <w:proofErr w:type="spellStart"/>
      <w:r>
        <w:rPr>
          <w:i/>
          <w:iCs/>
        </w:rPr>
        <w:t>Youngkyo</w:t>
      </w:r>
      <w:proofErr w:type="spellEnd"/>
      <w:r>
        <w:rPr>
          <w:i/>
          <w:iCs/>
        </w:rPr>
        <w:t xml:space="preserve"> (Samsung) is fair, so broadcast is not directly related to this solution.</w:t>
      </w:r>
    </w:p>
    <w:p w14:paraId="59C19861" w14:textId="77777777" w:rsidR="00EE6CDE" w:rsidRDefault="00EE6CDE" w:rsidP="00EE6CDE">
      <w:pPr>
        <w:pStyle w:val="FP"/>
        <w:keepLines/>
        <w:rPr>
          <w:i/>
          <w:iCs/>
        </w:rPr>
      </w:pPr>
      <w:r>
        <w:rPr>
          <w:i/>
          <w:iCs/>
        </w:rPr>
        <w:t>Anyhow, she thinks r03 works for various deployment options although only multicast services are considered.</w:t>
      </w:r>
    </w:p>
    <w:p w14:paraId="56E0F26A" w14:textId="77777777" w:rsidR="00EE6CDE" w:rsidRDefault="00EE6CDE" w:rsidP="00EE6CDE">
      <w:pPr>
        <w:pStyle w:val="FP"/>
        <w:keepLines/>
        <w:rPr>
          <w:i/>
          <w:iCs/>
        </w:rPr>
      </w:pPr>
      <w:proofErr w:type="spellStart"/>
      <w:r>
        <w:rPr>
          <w:i/>
          <w:iCs/>
        </w:rPr>
        <w:t>zhendong</w:t>
      </w:r>
      <w:proofErr w:type="spellEnd"/>
      <w:r>
        <w:rPr>
          <w:i/>
          <w:iCs/>
        </w:rPr>
        <w:t xml:space="preserve"> (ZTE) is fine with r05/06/07.</w:t>
      </w:r>
    </w:p>
    <w:p w14:paraId="10C2EA1C" w14:textId="77777777" w:rsidR="00EE6CDE" w:rsidRDefault="00EE6CDE" w:rsidP="00EE6CDE">
      <w:pPr>
        <w:pStyle w:val="FP"/>
        <w:keepLines/>
        <w:rPr>
          <w:i/>
          <w:iCs/>
        </w:rPr>
      </w:pPr>
      <w:r>
        <w:rPr>
          <w:i/>
          <w:iCs/>
        </w:rPr>
        <w:t>David (Samsung) is OK with r07, objects to r01/r03.</w:t>
      </w:r>
    </w:p>
    <w:p w14:paraId="18ADD5FF" w14:textId="77777777" w:rsidR="00EE6CDE" w:rsidRDefault="00EE6CDE" w:rsidP="00EE6CDE">
      <w:pPr>
        <w:pStyle w:val="FP"/>
        <w:keepLines/>
        <w:rPr>
          <w:i/>
          <w:iCs/>
        </w:rPr>
      </w:pPr>
      <w:r>
        <w:rPr>
          <w:i/>
          <w:iCs/>
        </w:rPr>
        <w:t>LaeYoung (LGE) can live with r07.</w:t>
      </w:r>
    </w:p>
    <w:p w14:paraId="2E1D5CCB" w14:textId="77777777" w:rsidR="00EE6CDE" w:rsidRDefault="00EE6CDE" w:rsidP="00EE6CDE">
      <w:pPr>
        <w:pStyle w:val="FP"/>
        <w:keepLines/>
        <w:rPr>
          <w:i/>
          <w:iCs/>
        </w:rPr>
      </w:pPr>
      <w:r>
        <w:rPr>
          <w:i/>
          <w:iCs/>
        </w:rPr>
        <w:t xml:space="preserve">Thomas (Nokia) suggest putting this on CC2b for show of hands and replies to </w:t>
      </w:r>
      <w:proofErr w:type="spellStart"/>
      <w:r>
        <w:rPr>
          <w:i/>
          <w:iCs/>
        </w:rPr>
        <w:t>LeeYoung</w:t>
      </w:r>
      <w:proofErr w:type="spellEnd"/>
    </w:p>
    <w:p w14:paraId="1EE20FCD" w14:textId="77777777" w:rsidR="00EE6CDE" w:rsidRDefault="00EE6CDE" w:rsidP="00EE6CDE">
      <w:pPr>
        <w:pStyle w:val="FP"/>
        <w:keepLines/>
        <w:rPr>
          <w:i/>
          <w:iCs/>
        </w:rPr>
      </w:pPr>
      <w:r>
        <w:rPr>
          <w:i/>
          <w:iCs/>
        </w:rPr>
        <w:t>LaeYoung (LGE) changed her position, so already provided comment that can live with r07.</w:t>
      </w:r>
    </w:p>
    <w:p w14:paraId="41D9FCE8" w14:textId="77777777" w:rsidR="00EE6CDE" w:rsidRDefault="00EE6CDE" w:rsidP="00EE6CDE">
      <w:pPr>
        <w:pStyle w:val="FP"/>
        <w:keepLines/>
        <w:rPr>
          <w:i/>
          <w:iCs/>
        </w:rPr>
      </w:pPr>
      <w:r>
        <w:rPr>
          <w:i/>
          <w:iCs/>
        </w:rPr>
        <w:t>Andy (VC, Samsung) responds to Thomas, suggests a late revision instead.</w:t>
      </w:r>
    </w:p>
    <w:p w14:paraId="32DCA641" w14:textId="77777777" w:rsidR="00EE6CDE" w:rsidRDefault="00EE6CDE" w:rsidP="00EE6CDE">
      <w:pPr>
        <w:pStyle w:val="FP"/>
        <w:keepLines/>
        <w:rPr>
          <w:i/>
          <w:iCs/>
        </w:rPr>
      </w:pPr>
      <w:proofErr w:type="spellStart"/>
      <w:r>
        <w:rPr>
          <w:i/>
          <w:iCs/>
        </w:rPr>
        <w:t>LiMeng</w:t>
      </w:r>
      <w:proofErr w:type="spellEnd"/>
      <w:r>
        <w:rPr>
          <w:i/>
          <w:iCs/>
        </w:rPr>
        <w:t xml:space="preserve"> (Huawei) suggest we can first try to figure out an agreeable version.</w:t>
      </w:r>
    </w:p>
    <w:p w14:paraId="5F5A8400" w14:textId="77777777" w:rsidR="00EE6CDE" w:rsidRDefault="00EE6CDE" w:rsidP="00EE6CDE">
      <w:pPr>
        <w:pStyle w:val="FP"/>
        <w:keepLines/>
        <w:rPr>
          <w:i/>
          <w:iCs/>
        </w:rPr>
      </w:pPr>
      <w:proofErr w:type="spellStart"/>
      <w:r>
        <w:rPr>
          <w:i/>
          <w:iCs/>
        </w:rPr>
        <w:t>LiMeng</w:t>
      </w:r>
      <w:proofErr w:type="spellEnd"/>
      <w:r>
        <w:rPr>
          <w:i/>
          <w:iCs/>
        </w:rPr>
        <w:t xml:space="preserve"> (Huawei) objects to r01 and r03, prefer r02/r04/r06, we can live with r07 only if the word 'ONLY' in the NOTE can be removed.</w:t>
      </w:r>
    </w:p>
    <w:p w14:paraId="0C8C9FDF" w14:textId="77777777" w:rsidR="00EE6CDE" w:rsidRDefault="00EE6CDE" w:rsidP="00EE6CDE">
      <w:pPr>
        <w:pStyle w:val="FP"/>
        <w:keepLines/>
        <w:rPr>
          <w:i/>
          <w:iCs/>
        </w:rPr>
      </w:pPr>
      <w:r>
        <w:rPr>
          <w:i/>
          <w:iCs/>
        </w:rPr>
        <w:t>Thomas (Nokia) replies that we need a reply of Judy whether putting switching to individual delivery on basic service level plus a correct note describing under which conditions this is required could be a way forward.</w:t>
      </w:r>
    </w:p>
    <w:p w14:paraId="230308D9" w14:textId="77777777" w:rsidR="00EE6CDE" w:rsidRDefault="00EE6CDE" w:rsidP="00EE6CDE">
      <w:pPr>
        <w:pStyle w:val="FP"/>
        <w:keepLines/>
        <w:rPr>
          <w:i/>
          <w:iCs/>
        </w:rPr>
      </w:pPr>
      <w:r>
        <w:rPr>
          <w:i/>
          <w:iCs/>
        </w:rPr>
        <w:t>Judy (Ericsson) responds that r03 captures the needed requirement and is aligned with WA.</w:t>
      </w:r>
    </w:p>
    <w:p w14:paraId="654FCF27" w14:textId="77777777" w:rsidR="00EE6CDE" w:rsidRDefault="00EE6CDE" w:rsidP="00EE6CDE">
      <w:pPr>
        <w:pStyle w:val="FP"/>
        <w:keepLines/>
        <w:rPr>
          <w:i/>
          <w:iCs/>
        </w:rPr>
      </w:pPr>
      <w:r>
        <w:rPr>
          <w:i/>
          <w:iCs/>
        </w:rPr>
        <w:t>David (Samsung) clarifies to Judy.</w:t>
      </w:r>
    </w:p>
    <w:p w14:paraId="3B798526" w14:textId="77777777" w:rsidR="00EE6CDE" w:rsidRDefault="00EE6CDE" w:rsidP="00EE6CDE">
      <w:pPr>
        <w:pStyle w:val="FP"/>
        <w:keepLines/>
        <w:rPr>
          <w:i/>
          <w:iCs/>
        </w:rPr>
      </w:pPr>
      <w:r>
        <w:rPr>
          <w:i/>
          <w:iCs/>
        </w:rPr>
        <w:t>Judy (Ericsson) comments that even though Discussion part is not reflective of what is being proposed, we can accept a proposal if it is consistent, however this is not the case with r07 in our view.</w:t>
      </w:r>
    </w:p>
    <w:p w14:paraId="558EBE14" w14:textId="77777777" w:rsidR="00EE6CDE" w:rsidRDefault="00EE6CDE" w:rsidP="00EE6CDE">
      <w:pPr>
        <w:pStyle w:val="FP"/>
        <w:keepLines/>
        <w:rPr>
          <w:i/>
          <w:iCs/>
        </w:rPr>
      </w:pPr>
      <w:r>
        <w:rPr>
          <w:i/>
          <w:iCs/>
        </w:rPr>
        <w:t>Thomas (Nokia) prefers r07 and objects r04/r05/r06</w:t>
      </w:r>
    </w:p>
    <w:p w14:paraId="1D72C8B0" w14:textId="77777777" w:rsidR="00EE6CDE" w:rsidRDefault="00EE6CDE" w:rsidP="00EE6CDE">
      <w:pPr>
        <w:pStyle w:val="FP"/>
        <w:keepLines/>
        <w:rPr>
          <w:i/>
          <w:iCs/>
        </w:rPr>
      </w:pPr>
      <w:r>
        <w:rPr>
          <w:i/>
          <w:iCs/>
        </w:rPr>
        <w:t xml:space="preserve">Provides late r08 to address the comment of </w:t>
      </w:r>
      <w:proofErr w:type="spellStart"/>
      <w:r>
        <w:rPr>
          <w:i/>
          <w:iCs/>
        </w:rPr>
        <w:t>LiMeng</w:t>
      </w:r>
      <w:proofErr w:type="spellEnd"/>
    </w:p>
    <w:p w14:paraId="41C71CA3" w14:textId="77777777" w:rsidR="00EE6CDE" w:rsidRDefault="00EE6CDE" w:rsidP="00EE6CDE">
      <w:pPr>
        <w:pStyle w:val="FP"/>
        <w:keepLines/>
        <w:rPr>
          <w:i/>
          <w:iCs/>
        </w:rPr>
      </w:pPr>
      <w:r>
        <w:rPr>
          <w:i/>
          <w:iCs/>
        </w:rPr>
        <w:t>=== Phase 2 final deadline ===</w:t>
      </w:r>
    </w:p>
    <w:p w14:paraId="080DDE4E" w14:textId="77777777" w:rsidR="00EE6CDE" w:rsidRDefault="00EE6CDE" w:rsidP="00EE6CDE">
      <w:pPr>
        <w:pStyle w:val="FP"/>
        <w:keepLines/>
        <w:rPr>
          <w:i/>
          <w:iCs/>
        </w:rPr>
      </w:pPr>
      <w:r>
        <w:rPr>
          <w:i/>
          <w:iCs/>
        </w:rPr>
        <w:t xml:space="preserve">Shabnam (Ericsson) provides r09, taking the content out of both levels for now. We object to all revisions that </w:t>
      </w:r>
      <w:proofErr w:type="spellStart"/>
      <w:r>
        <w:rPr>
          <w:i/>
          <w:iCs/>
        </w:rPr>
        <w:t>haveIndividual</w:t>
      </w:r>
      <w:proofErr w:type="spellEnd"/>
      <w:r>
        <w:rPr>
          <w:i/>
          <w:iCs/>
        </w:rPr>
        <w:t xml:space="preserve"> delivery as basic Level.</w:t>
      </w:r>
    </w:p>
    <w:p w14:paraId="250D4456" w14:textId="77777777" w:rsidR="00EE6CDE" w:rsidRDefault="00EE6CDE" w:rsidP="00EE6CDE">
      <w:pPr>
        <w:pStyle w:val="FP"/>
        <w:keepLines/>
        <w:rPr>
          <w:i/>
          <w:iCs/>
        </w:rPr>
      </w:pPr>
      <w:r>
        <w:rPr>
          <w:i/>
          <w:iCs/>
        </w:rPr>
        <w:t>Thomas (Nokia) provides r10, really taking the content out of both levels as Shabnam was suggesting</w:t>
      </w:r>
    </w:p>
    <w:p w14:paraId="6294D5A1" w14:textId="77777777" w:rsidR="00EE6CDE" w:rsidRDefault="00EE6CDE" w:rsidP="00EE6CDE">
      <w:pPr>
        <w:pStyle w:val="FP"/>
        <w:keepLines/>
        <w:rPr>
          <w:i/>
          <w:iCs/>
        </w:rPr>
      </w:pPr>
      <w:proofErr w:type="spellStart"/>
      <w:r>
        <w:rPr>
          <w:i/>
          <w:iCs/>
        </w:rPr>
        <w:t>LiMeng</w:t>
      </w:r>
      <w:proofErr w:type="spellEnd"/>
      <w:r>
        <w:rPr>
          <w:i/>
          <w:iCs/>
        </w:rPr>
        <w:t xml:space="preserve"> (Huawei) prepares r11 based on r09 for the CC#3.</w:t>
      </w:r>
    </w:p>
    <w:p w14:paraId="29F3DDD7" w14:textId="77777777" w:rsidR="00EE6CDE" w:rsidRDefault="00EE6CDE" w:rsidP="00EE6CDE">
      <w:pPr>
        <w:pStyle w:val="FP"/>
        <w:keepLines/>
        <w:rPr>
          <w:i/>
          <w:iCs/>
        </w:rPr>
      </w:pPr>
      <w:r>
        <w:rPr>
          <w:i/>
          <w:iCs/>
        </w:rPr>
        <w:t>Thomas (Nokia) prepares r12 based on r11 for the CC#3.</w:t>
      </w:r>
    </w:p>
    <w:p w14:paraId="085622FD" w14:textId="77777777" w:rsidR="00EE6CDE" w:rsidRDefault="00EE6CDE" w:rsidP="00EE6CDE">
      <w:pPr>
        <w:pStyle w:val="FP"/>
        <w:keepLines/>
        <w:rPr>
          <w:i/>
          <w:iCs/>
        </w:rPr>
      </w:pPr>
      <w:proofErr w:type="spellStart"/>
      <w:r>
        <w:rPr>
          <w:i/>
          <w:iCs/>
        </w:rPr>
        <w:t>LiMeng</w:t>
      </w:r>
      <w:proofErr w:type="spellEnd"/>
      <w:r>
        <w:rPr>
          <w:i/>
          <w:iCs/>
        </w:rPr>
        <w:t xml:space="preserve"> (Huawei) has a minor correction on r12 and provides r13 for the CC#3.</w:t>
      </w:r>
    </w:p>
    <w:p w14:paraId="02DA67DF" w14:textId="77777777" w:rsidR="00EE6CDE" w:rsidRDefault="00EE6CDE" w:rsidP="00EE6CDE">
      <w:pPr>
        <w:pStyle w:val="FP"/>
        <w:keepLines/>
        <w:rPr>
          <w:i/>
          <w:iCs/>
        </w:rPr>
      </w:pPr>
      <w:r>
        <w:rPr>
          <w:i/>
          <w:iCs/>
        </w:rPr>
        <w:t>David (Samsung) is OK bringing r13 to CC#3.</w:t>
      </w:r>
    </w:p>
    <w:p w14:paraId="36E3C1CC" w14:textId="77777777" w:rsidR="00EE6CDE" w:rsidRDefault="00EE6CDE" w:rsidP="00EE6CDE">
      <w:pPr>
        <w:pStyle w:val="FP"/>
        <w:keepLines/>
        <w:rPr>
          <w:i/>
          <w:iCs/>
        </w:rPr>
      </w:pPr>
      <w:r>
        <w:rPr>
          <w:i/>
          <w:iCs/>
        </w:rPr>
        <w:t>Thomas (Nokia) is fine with rev13.</w:t>
      </w:r>
    </w:p>
    <w:p w14:paraId="2A7BD4B1" w14:textId="77777777" w:rsidR="00EE6CDE" w:rsidRDefault="00EE6CDE" w:rsidP="00EE6CDE">
      <w:pPr>
        <w:pStyle w:val="FP"/>
        <w:keepLines/>
        <w:rPr>
          <w:i/>
          <w:iCs/>
        </w:rPr>
      </w:pPr>
      <w:proofErr w:type="spellStart"/>
      <w:r>
        <w:rPr>
          <w:i/>
          <w:iCs/>
        </w:rPr>
        <w:t>LiMeng</w:t>
      </w:r>
      <w:proofErr w:type="spellEnd"/>
      <w:r>
        <w:rPr>
          <w:i/>
          <w:iCs/>
        </w:rPr>
        <w:t xml:space="preserve"> (Huawei) finds rev13 is problematic and withdrawn this revision.</w:t>
      </w:r>
    </w:p>
    <w:p w14:paraId="3F69B846" w14:textId="77777777" w:rsidR="00EE6CDE" w:rsidRDefault="00EE6CDE" w:rsidP="00EE6CDE">
      <w:pPr>
        <w:pStyle w:val="FP"/>
        <w:keepLines/>
        <w:rPr>
          <w:i/>
          <w:iCs/>
        </w:rPr>
      </w:pPr>
      <w:r>
        <w:rPr>
          <w:i/>
          <w:iCs/>
        </w:rPr>
        <w:t>Thomas(Nokia) provides r15 for the CC#3.</w:t>
      </w:r>
    </w:p>
    <w:p w14:paraId="0735C8AD" w14:textId="77777777" w:rsidR="00EE6CDE" w:rsidRDefault="00EE6CDE" w:rsidP="00EE6CDE">
      <w:pPr>
        <w:pStyle w:val="FP"/>
        <w:keepLines/>
        <w:rPr>
          <w:i/>
          <w:iCs/>
        </w:rPr>
      </w:pPr>
      <w:r>
        <w:rPr>
          <w:i/>
          <w:iCs/>
        </w:rPr>
        <w:t>Shabnam (Ericsson) thanks, good way taking r13 forward for approval.</w:t>
      </w:r>
    </w:p>
    <w:p w14:paraId="4836BBAC" w14:textId="77777777" w:rsidR="00EE6CDE" w:rsidRDefault="00EE6CDE" w:rsidP="00EE6CDE">
      <w:pPr>
        <w:pStyle w:val="FP"/>
        <w:keepLines/>
        <w:rPr>
          <w:i/>
          <w:iCs/>
        </w:rPr>
      </w:pPr>
      <w:r>
        <w:rPr>
          <w:i/>
          <w:iCs/>
        </w:rPr>
        <w:t>=== CC#3 ===</w:t>
      </w:r>
    </w:p>
    <w:p w14:paraId="55789C08" w14:textId="35603DFC" w:rsidR="00EE6CDE" w:rsidRDefault="00EE6CDE" w:rsidP="00EE6CDE">
      <w:pPr>
        <w:pStyle w:val="FP"/>
        <w:keepLines/>
        <w:rPr>
          <w:i/>
          <w:iCs/>
        </w:rPr>
      </w:pPr>
    </w:p>
    <w:p w14:paraId="0F06C2DD" w14:textId="77777777" w:rsidR="00EE6CDE" w:rsidRPr="00A3071B" w:rsidRDefault="00EE6CDE" w:rsidP="00EE6CDE">
      <w:pPr>
        <w:keepNext/>
        <w:keepLines/>
      </w:pPr>
      <w:r>
        <w:rPr>
          <w:b/>
        </w:rPr>
        <w:t>Discussion and conclusion:</w:t>
      </w:r>
    </w:p>
    <w:p w14:paraId="235A2BED" w14:textId="77777777" w:rsidR="00EE6CDE" w:rsidRDefault="00EE6CDE" w:rsidP="00EE6CDE">
      <w:r>
        <w:t xml:space="preserve">S2-2007285r13 was provided by Samsung after the revisions deadline and asked whether this can be accepted. There was no objection and some support for going ahead with r13. The final 2 bullets in r07 and added text: </w:t>
      </w:r>
    </w:p>
    <w:p w14:paraId="4F4393DC" w14:textId="56375239" w:rsidR="00EE6CDE" w:rsidRPr="00EE6CDE" w:rsidRDefault="00EE6CDE" w:rsidP="00EE6CDE">
      <w:pPr>
        <w:rPr>
          <w:i/>
          <w:iCs/>
          <w:color w:val="0000FF"/>
        </w:rPr>
      </w:pPr>
      <w:r w:rsidRPr="00EE6CDE">
        <w:rPr>
          <w:i/>
          <w:iCs/>
          <w:color w:val="0000FF"/>
        </w:rPr>
        <w:t>Support of 5GC Shared MBS traffic delivery method and 5GC Individual MBS traffic delivery method.</w:t>
      </w:r>
    </w:p>
    <w:p w14:paraId="53E1A2E4" w14:textId="77777777" w:rsidR="00EE6CDE" w:rsidRPr="00EE6CDE" w:rsidRDefault="00EE6CDE" w:rsidP="00EE6CDE">
      <w:pPr>
        <w:rPr>
          <w:i/>
          <w:iCs/>
          <w:color w:val="0000FF"/>
        </w:rPr>
      </w:pPr>
      <w:r w:rsidRPr="00EE6CDE">
        <w:rPr>
          <w:i/>
          <w:iCs/>
          <w:color w:val="0000FF"/>
        </w:rPr>
        <w:t>The 5GC Shared MBS traffic delivery method is required in all MBS deployments. The 5GC Individual MBS traffic delivery method is required for mobility to/from non-homogeneous support of MBS in NG-RAN.</w:t>
      </w:r>
    </w:p>
    <w:p w14:paraId="486F0B6F" w14:textId="77777777" w:rsidR="00EE6CDE" w:rsidRPr="00EE6CDE" w:rsidRDefault="00EE6CDE" w:rsidP="00EE6CDE">
      <w:pPr>
        <w:rPr>
          <w:i/>
          <w:iCs/>
          <w:color w:val="0000FF"/>
        </w:rPr>
      </w:pPr>
      <w:r w:rsidRPr="00EE6CDE">
        <w:rPr>
          <w:i/>
          <w:iCs/>
          <w:color w:val="0000FF"/>
        </w:rPr>
        <w:t>NOTE 1: Whether there could be other cases using Individual delivery will align with the conclusion of KI#1'</w:t>
      </w:r>
    </w:p>
    <w:p w14:paraId="116E579A" w14:textId="6551A27D" w:rsidR="00EE6CDE" w:rsidRDefault="00EE6CDE" w:rsidP="00EE6CDE">
      <w:r>
        <w:t xml:space="preserve">S2-2007285r07 with the changes from r13 was agreed. This was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2007938</w:t>
      </w:r>
      <w:r>
        <w:t xml:space="preserve">, which was </w:t>
      </w:r>
      <w:r>
        <w:rPr>
          <w:color w:val="FF0000"/>
        </w:rPr>
        <w:t>approved</w:t>
      </w:r>
      <w:r>
        <w:t>.</w:t>
      </w:r>
      <w:r w:rsidRPr="008B160F">
        <w:t xml:space="preserve"> </w:t>
      </w:r>
    </w:p>
    <w:p w14:paraId="520AD8FC" w14:textId="72A98B92" w:rsidR="00EE6CDE" w:rsidRDefault="00EE6CDE" w:rsidP="00EE6CDE">
      <w:pPr>
        <w:pBdr>
          <w:top w:val="single" w:sz="4" w:space="1" w:color="auto"/>
        </w:pBdr>
      </w:pPr>
      <w:r>
        <w:rPr>
          <w:color w:val="0000FF"/>
        </w:rPr>
        <w:t>TD S2</w:t>
      </w:r>
      <w:r>
        <w:rPr>
          <w:color w:val="0000FF"/>
        </w:rPr>
        <w:noBreakHyphen/>
        <w:t>2007268</w:t>
      </w:r>
      <w:r w:rsidR="004B3AA1">
        <w:t xml:space="preserve"> </w:t>
      </w:r>
      <w:r>
        <w:t>(P-CR)</w:t>
      </w:r>
      <w:r w:rsidR="004B3AA1">
        <w:t xml:space="preserve"> </w:t>
      </w:r>
      <w:r>
        <w:t>KI#3: Evaluation and Conclusion on authorization.</w:t>
      </w:r>
      <w:r w:rsidR="004B3AA1">
        <w:t xml:space="preserve"> </w:t>
      </w:r>
      <w:r>
        <w:t>(Source: Ericsson)</w:t>
      </w:r>
      <w:r w:rsidR="004B3AA1">
        <w:t xml:space="preserve"> </w:t>
      </w:r>
    </w:p>
    <w:p w14:paraId="30C297D3" w14:textId="77777777" w:rsidR="00EE6CDE" w:rsidRPr="00EE6CDE" w:rsidRDefault="00EE6CDE" w:rsidP="00EE6CDE">
      <w:pPr>
        <w:pStyle w:val="FP"/>
        <w:keepLines/>
        <w:rPr>
          <w:b/>
          <w:bCs/>
          <w:i/>
          <w:iCs/>
        </w:rPr>
      </w:pPr>
      <w:r w:rsidRPr="00EE6CDE">
        <w:rPr>
          <w:b/>
          <w:bCs/>
          <w:i/>
          <w:iCs/>
        </w:rPr>
        <w:t>e-mail comments:</w:t>
      </w:r>
    </w:p>
    <w:p w14:paraId="6961CD2B" w14:textId="77777777" w:rsidR="00EE6CDE" w:rsidRDefault="00EE6CDE" w:rsidP="00EE6CDE">
      <w:pPr>
        <w:pStyle w:val="FP"/>
        <w:keepLines/>
        <w:rPr>
          <w:i/>
          <w:iCs/>
        </w:rPr>
      </w:pPr>
      <w:proofErr w:type="spellStart"/>
      <w:r>
        <w:rPr>
          <w:i/>
          <w:iCs/>
        </w:rPr>
        <w:t>LiMeng</w:t>
      </w:r>
      <w:proofErr w:type="spellEnd"/>
      <w:r>
        <w:rPr>
          <w:i/>
          <w:iCs/>
        </w:rPr>
        <w:t xml:space="preserve"> (Huawei) provides comments.</w:t>
      </w:r>
    </w:p>
    <w:p w14:paraId="6808E44D" w14:textId="77777777" w:rsidR="00EE6CDE" w:rsidRDefault="00EE6CDE" w:rsidP="00EE6CDE">
      <w:pPr>
        <w:pStyle w:val="FP"/>
        <w:keepLines/>
        <w:rPr>
          <w:i/>
          <w:iCs/>
        </w:rPr>
      </w:pPr>
      <w:r>
        <w:rPr>
          <w:i/>
          <w:iCs/>
        </w:rPr>
        <w:t>Zhenhua (vivo) provides comments.</w:t>
      </w:r>
    </w:p>
    <w:p w14:paraId="382B5D94" w14:textId="77777777" w:rsidR="00EE6CDE" w:rsidRDefault="00EE6CDE" w:rsidP="00EE6CDE">
      <w:pPr>
        <w:pStyle w:val="FP"/>
        <w:keepLines/>
        <w:rPr>
          <w:i/>
          <w:iCs/>
        </w:rPr>
      </w:pPr>
      <w:r>
        <w:rPr>
          <w:i/>
          <w:iCs/>
        </w:rPr>
        <w:t>=== Phase 1 revisions Deadline ===</w:t>
      </w:r>
    </w:p>
    <w:p w14:paraId="72B1B70D" w14:textId="77777777" w:rsidR="00EE6CDE" w:rsidRDefault="00EE6CDE" w:rsidP="00EE6CDE">
      <w:pPr>
        <w:pStyle w:val="FP"/>
        <w:keepLines/>
        <w:rPr>
          <w:i/>
          <w:iCs/>
        </w:rPr>
      </w:pPr>
      <w:r>
        <w:rPr>
          <w:i/>
          <w:iCs/>
        </w:rPr>
        <w:t>=== CC#2 ===</w:t>
      </w:r>
    </w:p>
    <w:p w14:paraId="26C86815" w14:textId="77777777" w:rsidR="00EE6CDE" w:rsidRDefault="00EE6CDE" w:rsidP="00EE6CDE">
      <w:pPr>
        <w:pStyle w:val="FP"/>
        <w:keepLines/>
        <w:rPr>
          <w:i/>
          <w:iCs/>
        </w:rPr>
      </w:pPr>
      <w:r>
        <w:rPr>
          <w:i/>
          <w:iCs/>
        </w:rPr>
        <w:t>Judy (Ericsson) responds.</w:t>
      </w:r>
    </w:p>
    <w:p w14:paraId="714DB8EE" w14:textId="77777777" w:rsidR="00EE6CDE" w:rsidRDefault="00EE6CDE" w:rsidP="00EE6CDE">
      <w:pPr>
        <w:pStyle w:val="FP"/>
        <w:keepLines/>
        <w:rPr>
          <w:i/>
          <w:iCs/>
        </w:rPr>
      </w:pPr>
      <w:r>
        <w:rPr>
          <w:i/>
          <w:iCs/>
        </w:rPr>
        <w:t>Thomas (Nokia) provides r02.</w:t>
      </w:r>
    </w:p>
    <w:p w14:paraId="4DBC715B" w14:textId="77777777" w:rsidR="00EE6CDE" w:rsidRDefault="00EE6CDE" w:rsidP="00EE6CDE">
      <w:pPr>
        <w:pStyle w:val="FP"/>
        <w:keepLines/>
        <w:rPr>
          <w:i/>
          <w:iCs/>
        </w:rPr>
      </w:pPr>
      <w:r>
        <w:rPr>
          <w:i/>
          <w:iCs/>
        </w:rPr>
        <w:t>Zhenhua (vivo) provides r03.</w:t>
      </w:r>
    </w:p>
    <w:p w14:paraId="5155834E" w14:textId="77777777" w:rsidR="00EE6CDE" w:rsidRDefault="00EE6CDE" w:rsidP="00EE6CDE">
      <w:pPr>
        <w:pStyle w:val="FP"/>
        <w:keepLines/>
        <w:rPr>
          <w:i/>
          <w:iCs/>
        </w:rPr>
      </w:pPr>
      <w:r>
        <w:rPr>
          <w:i/>
          <w:iCs/>
        </w:rPr>
        <w:t>=== Phase 2 revisions deadline ===</w:t>
      </w:r>
    </w:p>
    <w:p w14:paraId="589B199B" w14:textId="77777777" w:rsidR="00EE6CDE" w:rsidRDefault="00EE6CDE" w:rsidP="00EE6CDE">
      <w:pPr>
        <w:pStyle w:val="FP"/>
        <w:keepLines/>
        <w:rPr>
          <w:i/>
          <w:iCs/>
        </w:rPr>
      </w:pPr>
      <w:r>
        <w:rPr>
          <w:i/>
          <w:iCs/>
        </w:rPr>
        <w:t>Thomas (Nokia) asks question about rev3.</w:t>
      </w:r>
    </w:p>
    <w:p w14:paraId="51323A15" w14:textId="77777777" w:rsidR="00EE6CDE" w:rsidRDefault="00EE6CDE" w:rsidP="00EE6CDE">
      <w:pPr>
        <w:pStyle w:val="FP"/>
        <w:keepLines/>
        <w:rPr>
          <w:i/>
          <w:iCs/>
        </w:rPr>
      </w:pPr>
      <w:r>
        <w:rPr>
          <w:i/>
          <w:iCs/>
        </w:rPr>
        <w:t>Zhenhua (vivo) replies Thomas (Nokia).</w:t>
      </w:r>
    </w:p>
    <w:p w14:paraId="0EEB0B41" w14:textId="77777777" w:rsidR="00EE6CDE" w:rsidRDefault="00EE6CDE" w:rsidP="00EE6CDE">
      <w:pPr>
        <w:pStyle w:val="FP"/>
        <w:keepLines/>
        <w:rPr>
          <w:i/>
          <w:iCs/>
        </w:rPr>
      </w:pPr>
      <w:r>
        <w:rPr>
          <w:i/>
          <w:iCs/>
        </w:rPr>
        <w:t>Thomas (Nokia) provides late rev4 for CC</w:t>
      </w:r>
    </w:p>
    <w:p w14:paraId="6A1B64FF" w14:textId="77777777" w:rsidR="00EE6CDE" w:rsidRDefault="00EE6CDE" w:rsidP="00EE6CDE">
      <w:pPr>
        <w:pStyle w:val="FP"/>
        <w:keepLines/>
        <w:rPr>
          <w:i/>
          <w:iCs/>
        </w:rPr>
      </w:pPr>
      <w:r>
        <w:rPr>
          <w:i/>
          <w:iCs/>
        </w:rPr>
        <w:t>Zhenhua (vivo) is fine with r04</w:t>
      </w:r>
    </w:p>
    <w:p w14:paraId="37FE872B" w14:textId="77777777" w:rsidR="00EE6CDE" w:rsidRDefault="00EE6CDE" w:rsidP="00EE6CDE">
      <w:pPr>
        <w:pStyle w:val="FP"/>
        <w:keepLines/>
        <w:rPr>
          <w:i/>
          <w:iCs/>
        </w:rPr>
      </w:pPr>
      <w:r>
        <w:rPr>
          <w:i/>
          <w:iCs/>
        </w:rPr>
        <w:t>Judy (Ericsson) is OK with r04</w:t>
      </w:r>
    </w:p>
    <w:p w14:paraId="3A94521D" w14:textId="77777777" w:rsidR="00EE6CDE" w:rsidRDefault="00EE6CDE" w:rsidP="00EE6CDE">
      <w:pPr>
        <w:pStyle w:val="FP"/>
        <w:keepLines/>
        <w:rPr>
          <w:i/>
          <w:iCs/>
        </w:rPr>
      </w:pPr>
      <w:r>
        <w:rPr>
          <w:i/>
          <w:iCs/>
        </w:rPr>
        <w:t>Fenqin(Huawei) ask question for clarification</w:t>
      </w:r>
    </w:p>
    <w:p w14:paraId="671F060A" w14:textId="77777777" w:rsidR="00EE6CDE" w:rsidRDefault="00EE6CDE" w:rsidP="00EE6CDE">
      <w:pPr>
        <w:pStyle w:val="FP"/>
        <w:keepLines/>
        <w:rPr>
          <w:i/>
          <w:iCs/>
        </w:rPr>
      </w:pPr>
      <w:r>
        <w:rPr>
          <w:i/>
          <w:iCs/>
        </w:rPr>
        <w:t>=== Phase 2 final deadline ===</w:t>
      </w:r>
    </w:p>
    <w:p w14:paraId="2C378FDE" w14:textId="77777777" w:rsidR="00EE6CDE" w:rsidRDefault="00EE6CDE" w:rsidP="00EE6CDE">
      <w:pPr>
        <w:pStyle w:val="FP"/>
        <w:keepLines/>
        <w:rPr>
          <w:i/>
          <w:iCs/>
        </w:rPr>
      </w:pPr>
      <w:r>
        <w:rPr>
          <w:i/>
          <w:iCs/>
        </w:rPr>
        <w:lastRenderedPageBreak/>
        <w:t>Zhenhua (vivo) replies Fenqin(Huawei)</w:t>
      </w:r>
    </w:p>
    <w:p w14:paraId="6A96F024" w14:textId="77777777" w:rsidR="00EE6CDE" w:rsidRDefault="00EE6CDE" w:rsidP="00EE6CDE">
      <w:pPr>
        <w:pStyle w:val="FP"/>
        <w:keepLines/>
        <w:rPr>
          <w:i/>
          <w:iCs/>
        </w:rPr>
      </w:pPr>
      <w:r>
        <w:rPr>
          <w:i/>
          <w:iCs/>
        </w:rPr>
        <w:t>Fenqin(Huawei) provides r05</w:t>
      </w:r>
    </w:p>
    <w:p w14:paraId="3B8793A2" w14:textId="77777777" w:rsidR="00EE6CDE" w:rsidRDefault="00EE6CDE" w:rsidP="00EE6CDE">
      <w:pPr>
        <w:pStyle w:val="FP"/>
        <w:keepLines/>
        <w:rPr>
          <w:i/>
          <w:iCs/>
        </w:rPr>
      </w:pPr>
      <w:r>
        <w:rPr>
          <w:i/>
          <w:iCs/>
        </w:rPr>
        <w:t>Zhenhua (vivo) is OK for r05</w:t>
      </w:r>
    </w:p>
    <w:p w14:paraId="5B377FAC" w14:textId="77777777" w:rsidR="00EE6CDE" w:rsidRDefault="00EE6CDE" w:rsidP="00EE6CDE">
      <w:pPr>
        <w:pStyle w:val="FP"/>
        <w:keepLines/>
        <w:rPr>
          <w:i/>
          <w:iCs/>
        </w:rPr>
      </w:pPr>
      <w:r>
        <w:rPr>
          <w:i/>
          <w:iCs/>
        </w:rPr>
        <w:t>Thomas (Nokia) is OK with r05</w:t>
      </w:r>
    </w:p>
    <w:p w14:paraId="7B29D0CF" w14:textId="77777777" w:rsidR="00EE6CDE" w:rsidRDefault="00EE6CDE" w:rsidP="00EE6CDE">
      <w:pPr>
        <w:pStyle w:val="FP"/>
        <w:keepLines/>
        <w:rPr>
          <w:i/>
          <w:iCs/>
        </w:rPr>
      </w:pPr>
      <w:r>
        <w:rPr>
          <w:i/>
          <w:iCs/>
        </w:rPr>
        <w:t>Judy (Ericsson) provides r06.</w:t>
      </w:r>
    </w:p>
    <w:p w14:paraId="0E3C818D" w14:textId="77777777" w:rsidR="00EE6CDE" w:rsidRDefault="00EE6CDE" w:rsidP="00EE6CDE">
      <w:pPr>
        <w:pStyle w:val="FP"/>
        <w:keepLines/>
        <w:rPr>
          <w:i/>
          <w:iCs/>
        </w:rPr>
      </w:pPr>
      <w:r>
        <w:rPr>
          <w:i/>
          <w:iCs/>
        </w:rPr>
        <w:t>Thomas (Nokia) provides r07.</w:t>
      </w:r>
    </w:p>
    <w:p w14:paraId="4242A483" w14:textId="77777777" w:rsidR="00EE6CDE" w:rsidRDefault="00EE6CDE" w:rsidP="00EE6CDE">
      <w:pPr>
        <w:pStyle w:val="FP"/>
        <w:keepLines/>
        <w:rPr>
          <w:i/>
          <w:iCs/>
        </w:rPr>
      </w:pPr>
      <w:r>
        <w:rPr>
          <w:i/>
          <w:iCs/>
        </w:rPr>
        <w:t>Judy (Ericsson) provides r09 based Thomas' r07.</w:t>
      </w:r>
    </w:p>
    <w:p w14:paraId="11AE0877" w14:textId="77777777" w:rsidR="00EE6CDE" w:rsidRDefault="00EE6CDE" w:rsidP="00EE6CDE">
      <w:pPr>
        <w:pStyle w:val="FP"/>
        <w:keepLines/>
        <w:rPr>
          <w:i/>
          <w:iCs/>
        </w:rPr>
      </w:pPr>
      <w:r>
        <w:rPr>
          <w:i/>
          <w:iCs/>
        </w:rPr>
        <w:t>Zhenhua (vivo) replies to Judy (Ericsson) and provides r10 based on r08.</w:t>
      </w:r>
    </w:p>
    <w:p w14:paraId="5C876CA9" w14:textId="77777777" w:rsidR="00EE6CDE" w:rsidRDefault="00EE6CDE" w:rsidP="00EE6CDE">
      <w:pPr>
        <w:pStyle w:val="FP"/>
        <w:keepLines/>
        <w:rPr>
          <w:i/>
          <w:iCs/>
        </w:rPr>
      </w:pPr>
      <w:r>
        <w:rPr>
          <w:i/>
          <w:iCs/>
        </w:rPr>
        <w:t>Zhenhua (vivo) provides r11 because r10 wrongly delete last 'service'.</w:t>
      </w:r>
    </w:p>
    <w:p w14:paraId="52606869" w14:textId="77777777" w:rsidR="00EE6CDE" w:rsidRDefault="00EE6CDE" w:rsidP="00EE6CDE">
      <w:pPr>
        <w:pStyle w:val="FP"/>
        <w:keepLines/>
        <w:rPr>
          <w:i/>
          <w:iCs/>
        </w:rPr>
      </w:pPr>
      <w:r>
        <w:rPr>
          <w:i/>
          <w:iCs/>
        </w:rPr>
        <w:t>=== CC#3 ===</w:t>
      </w:r>
    </w:p>
    <w:p w14:paraId="579255E4" w14:textId="77777777" w:rsidR="00EE6CDE" w:rsidRDefault="00EE6CDE" w:rsidP="00EE6CDE">
      <w:pPr>
        <w:pStyle w:val="FP"/>
        <w:keepLines/>
        <w:rPr>
          <w:i/>
          <w:iCs/>
        </w:rPr>
      </w:pPr>
    </w:p>
    <w:p w14:paraId="23F5EC30" w14:textId="77777777" w:rsidR="00EE6CDE" w:rsidRPr="00A3071B" w:rsidRDefault="00EE6CDE" w:rsidP="00EE6CDE">
      <w:pPr>
        <w:keepNext/>
        <w:keepLines/>
      </w:pPr>
      <w:r>
        <w:rPr>
          <w:b/>
        </w:rPr>
        <w:t>Discussion and conclusion:</w:t>
      </w:r>
    </w:p>
    <w:p w14:paraId="2C72B78B" w14:textId="4547F962" w:rsidR="00EE6CDE" w:rsidRDefault="00EE6CDE" w:rsidP="00EE6CDE">
      <w:r>
        <w:t xml:space="preserve">S2-2007283r20 was the latest proposal. Huawei preferred r19. Nokia preferred r20 as r19 removes all the conclusions and r20 was provided as a compromise as r19 was not agreeable. r19 was agreed and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2007939</w:t>
      </w:r>
      <w:r>
        <w:t xml:space="preserve">, which was </w:t>
      </w:r>
      <w:r>
        <w:rPr>
          <w:color w:val="FF0000"/>
        </w:rPr>
        <w:t>approved</w:t>
      </w:r>
      <w:r>
        <w:t>.</w:t>
      </w:r>
      <w:r w:rsidRPr="008B160F">
        <w:t xml:space="preserve"> </w:t>
      </w:r>
    </w:p>
    <w:p w14:paraId="344756A4" w14:textId="77777777" w:rsidR="00EE6CDE" w:rsidRDefault="00EE6CDE" w:rsidP="00EE6CDE">
      <w:pPr>
        <w:pStyle w:val="FP"/>
        <w:keepLines/>
        <w:rPr>
          <w:i/>
          <w:iCs/>
        </w:rPr>
      </w:pPr>
    </w:p>
    <w:p w14:paraId="423A2A3F" w14:textId="2D5DD716" w:rsidR="00EE6CDE" w:rsidRDefault="00EE6CDE" w:rsidP="00EE6CDE">
      <w:pPr>
        <w:pBdr>
          <w:top w:val="single" w:sz="4" w:space="1" w:color="auto"/>
        </w:pBdr>
      </w:pPr>
      <w:r>
        <w:rPr>
          <w:color w:val="0000FF"/>
        </w:rPr>
        <w:t>TD S2</w:t>
      </w:r>
      <w:r>
        <w:rPr>
          <w:color w:val="0000FF"/>
        </w:rPr>
        <w:noBreakHyphen/>
        <w:t>2007283</w:t>
      </w:r>
      <w:r w:rsidR="004B3AA1">
        <w:t xml:space="preserve"> </w:t>
      </w:r>
      <w:r>
        <w:t>(P-CR)</w:t>
      </w:r>
      <w:r w:rsidR="004B3AA1">
        <w:t xml:space="preserve"> </w:t>
      </w:r>
      <w:r>
        <w:t>KI#4, Solution 2 QoS update.</w:t>
      </w:r>
      <w:r w:rsidR="004B3AA1">
        <w:t xml:space="preserve"> </w:t>
      </w:r>
      <w:r>
        <w:t>(Source: Ericsson)</w:t>
      </w:r>
      <w:r w:rsidR="004B3AA1">
        <w:t xml:space="preserve"> </w:t>
      </w:r>
    </w:p>
    <w:p w14:paraId="582B7593" w14:textId="77777777" w:rsidR="00EE6CDE" w:rsidRPr="00EE6CDE" w:rsidRDefault="00EE6CDE" w:rsidP="00EE6CDE">
      <w:pPr>
        <w:pStyle w:val="FP"/>
        <w:keepLines/>
        <w:rPr>
          <w:b/>
          <w:bCs/>
          <w:i/>
          <w:iCs/>
        </w:rPr>
      </w:pPr>
      <w:r w:rsidRPr="00EE6CDE">
        <w:rPr>
          <w:b/>
          <w:bCs/>
          <w:i/>
          <w:iCs/>
        </w:rPr>
        <w:t>e-mail comments:</w:t>
      </w:r>
    </w:p>
    <w:p w14:paraId="16A921EF" w14:textId="77777777" w:rsidR="00EE6CDE" w:rsidRPr="00EE6CDE" w:rsidRDefault="00EE6CDE" w:rsidP="00EE6CDE">
      <w:pPr>
        <w:pStyle w:val="FP"/>
        <w:keepLines/>
        <w:rPr>
          <w:i/>
          <w:iCs/>
        </w:rPr>
      </w:pPr>
      <w:r w:rsidRPr="00EE6CDE">
        <w:rPr>
          <w:i/>
          <w:iCs/>
        </w:rPr>
        <w:t>Xiaoyan (CATT) provides comments.</w:t>
      </w:r>
    </w:p>
    <w:p w14:paraId="4C73848F" w14:textId="44088A29" w:rsidR="00EE6CDE" w:rsidRPr="00EE6CDE" w:rsidRDefault="00EE6CDE" w:rsidP="00EE6CDE">
      <w:pPr>
        <w:pStyle w:val="FP"/>
        <w:keepLines/>
        <w:rPr>
          <w:i/>
          <w:iCs/>
        </w:rPr>
      </w:pPr>
      <w:r w:rsidRPr="00EE6CDE">
        <w:rPr>
          <w:i/>
          <w:iCs/>
        </w:rPr>
        <w:t>Judy (Ericsson) responds and provide r01.</w:t>
      </w:r>
    </w:p>
    <w:p w14:paraId="06B149BB" w14:textId="77777777" w:rsidR="00EE6CDE" w:rsidRPr="00EE6CDE" w:rsidRDefault="00EE6CDE" w:rsidP="00EE6CDE">
      <w:pPr>
        <w:pStyle w:val="FP"/>
        <w:keepLines/>
        <w:rPr>
          <w:i/>
          <w:iCs/>
        </w:rPr>
      </w:pPr>
      <w:r w:rsidRPr="00EE6CDE">
        <w:rPr>
          <w:i/>
          <w:iCs/>
        </w:rPr>
        <w:t>=== Phase 2 revisions deadline ===</w:t>
      </w:r>
    </w:p>
    <w:p w14:paraId="5A662E00" w14:textId="77777777" w:rsidR="00EE6CDE" w:rsidRPr="00EE6CDE" w:rsidRDefault="00EE6CDE" w:rsidP="00EE6CDE">
      <w:pPr>
        <w:pStyle w:val="FP"/>
        <w:keepLines/>
        <w:rPr>
          <w:i/>
          <w:iCs/>
        </w:rPr>
      </w:pPr>
      <w:r w:rsidRPr="00EE6CDE">
        <w:rPr>
          <w:i/>
          <w:iCs/>
        </w:rPr>
        <w:t>Xiaoyan (CATT) objects to r00/r01 and proposes a way forward.</w:t>
      </w:r>
    </w:p>
    <w:p w14:paraId="1CFF9024" w14:textId="77777777" w:rsidR="00EE6CDE" w:rsidRPr="00EE6CDE" w:rsidRDefault="00EE6CDE" w:rsidP="00EE6CDE">
      <w:pPr>
        <w:pStyle w:val="FP"/>
        <w:keepLines/>
        <w:rPr>
          <w:i/>
          <w:iCs/>
        </w:rPr>
      </w:pPr>
      <w:r w:rsidRPr="00EE6CDE">
        <w:rPr>
          <w:i/>
          <w:iCs/>
        </w:rPr>
        <w:t>Judy (Ericsson) finds it unfair that Xiaoyan (CATT) objects to Ericsson papers without technical basis in different threads.</w:t>
      </w:r>
    </w:p>
    <w:p w14:paraId="13497C43" w14:textId="77777777" w:rsidR="00EE6CDE" w:rsidRPr="00EE6CDE" w:rsidRDefault="00EE6CDE" w:rsidP="00EE6CDE">
      <w:pPr>
        <w:pStyle w:val="FP"/>
        <w:keepLines/>
        <w:rPr>
          <w:i/>
          <w:iCs/>
        </w:rPr>
      </w:pPr>
      <w:r w:rsidRPr="00EE6CDE">
        <w:rPr>
          <w:i/>
          <w:iCs/>
        </w:rPr>
        <w:t>=== Phase 2 final deadline ===</w:t>
      </w:r>
    </w:p>
    <w:p w14:paraId="0530DF40" w14:textId="630345B8" w:rsidR="00EE6CDE" w:rsidRDefault="00EE6CDE" w:rsidP="00EE6CDE">
      <w:pPr>
        <w:pStyle w:val="FP"/>
        <w:keepLines/>
        <w:rPr>
          <w:i/>
          <w:iCs/>
        </w:rPr>
      </w:pPr>
      <w:r w:rsidRPr="00EE6CDE">
        <w:rPr>
          <w:i/>
          <w:iCs/>
        </w:rPr>
        <w:t>=== CC#3 ===</w:t>
      </w:r>
    </w:p>
    <w:p w14:paraId="0F968661" w14:textId="77777777" w:rsidR="00EE6CDE" w:rsidRPr="00EE6CDE" w:rsidRDefault="00EE6CDE" w:rsidP="00EE6CDE">
      <w:pPr>
        <w:pStyle w:val="FP"/>
        <w:keepLines/>
        <w:rPr>
          <w:i/>
          <w:iCs/>
        </w:rPr>
      </w:pPr>
    </w:p>
    <w:p w14:paraId="471EDE48" w14:textId="77777777" w:rsidR="00EE6CDE" w:rsidRPr="00A3071B" w:rsidRDefault="00EE6CDE" w:rsidP="00EE6CDE">
      <w:pPr>
        <w:keepNext/>
        <w:keepLines/>
      </w:pPr>
      <w:r>
        <w:rPr>
          <w:b/>
        </w:rPr>
        <w:t>Discussion and conclusion:</w:t>
      </w:r>
    </w:p>
    <w:p w14:paraId="06423CD0" w14:textId="7F405B80" w:rsidR="00EE6CDE" w:rsidRDefault="00EE6CDE" w:rsidP="00EE6CDE">
      <w:r>
        <w:t xml:space="preserve">S2 2007283r01 with 2 editor's notes added, as provided in r02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2007940</w:t>
      </w:r>
      <w:r>
        <w:t xml:space="preserve">, which was </w:t>
      </w:r>
      <w:r>
        <w:rPr>
          <w:color w:val="FF0000"/>
        </w:rPr>
        <w:t>approved</w:t>
      </w:r>
      <w:r>
        <w:t>.</w:t>
      </w:r>
    </w:p>
    <w:p w14:paraId="45644A2D" w14:textId="6C7F95B4" w:rsidR="00EE6CDE" w:rsidRDefault="00EE6CDE" w:rsidP="004B3AA1">
      <w:pPr>
        <w:pBdr>
          <w:top w:val="single" w:sz="4" w:space="1" w:color="auto"/>
        </w:pBdr>
      </w:pPr>
      <w:r>
        <w:rPr>
          <w:color w:val="0000FF"/>
        </w:rPr>
        <w:t>TD S2</w:t>
      </w:r>
      <w:r>
        <w:rPr>
          <w:color w:val="0000FF"/>
        </w:rPr>
        <w:noBreakHyphen/>
        <w:t>2006833</w:t>
      </w:r>
      <w:r w:rsidR="004B3AA1">
        <w:t xml:space="preserve"> </w:t>
      </w:r>
      <w:r>
        <w:t>(P-CR)</w:t>
      </w:r>
      <w:r w:rsidR="004B3AA1">
        <w:t xml:space="preserve"> </w:t>
      </w:r>
      <w:r>
        <w:t>KI #4 evaluation.</w:t>
      </w:r>
      <w:r w:rsidR="004B3AA1">
        <w:t xml:space="preserve"> </w:t>
      </w:r>
      <w:r>
        <w:t>(Source: CATT)</w:t>
      </w:r>
    </w:p>
    <w:p w14:paraId="337E752B" w14:textId="77777777" w:rsidR="00EE6CDE" w:rsidRPr="00EE6CDE" w:rsidRDefault="00EE6CDE" w:rsidP="00EE6CDE">
      <w:pPr>
        <w:pStyle w:val="FP"/>
        <w:keepLines/>
        <w:rPr>
          <w:b/>
          <w:bCs/>
          <w:i/>
          <w:iCs/>
        </w:rPr>
      </w:pPr>
      <w:r w:rsidRPr="00EE6CDE">
        <w:rPr>
          <w:b/>
          <w:bCs/>
          <w:i/>
          <w:iCs/>
        </w:rPr>
        <w:t>e-mail comments:</w:t>
      </w:r>
    </w:p>
    <w:p w14:paraId="6CE06B66" w14:textId="77777777" w:rsidR="00EE6CDE" w:rsidRDefault="00EE6CDE" w:rsidP="00EE6CDE">
      <w:pPr>
        <w:pStyle w:val="FP"/>
        <w:keepLines/>
        <w:rPr>
          <w:i/>
          <w:iCs/>
        </w:rPr>
      </w:pPr>
      <w:r>
        <w:rPr>
          <w:i/>
          <w:iCs/>
        </w:rPr>
        <w:t>Xiaoyan (CATT) provides r01, as a merger of TD S2 2006833 and TD S2 2006893.</w:t>
      </w:r>
    </w:p>
    <w:p w14:paraId="27ED631C" w14:textId="77777777" w:rsidR="00EE6CDE" w:rsidRDefault="00EE6CDE" w:rsidP="00EE6CDE">
      <w:pPr>
        <w:pStyle w:val="FP"/>
        <w:keepLines/>
        <w:rPr>
          <w:i/>
          <w:iCs/>
        </w:rPr>
      </w:pPr>
      <w:r>
        <w:rPr>
          <w:i/>
          <w:iCs/>
        </w:rPr>
        <w:t>Zhenhua (vivo) provides r02.</w:t>
      </w:r>
    </w:p>
    <w:p w14:paraId="7001E173" w14:textId="77777777" w:rsidR="00EE6CDE" w:rsidRDefault="00EE6CDE" w:rsidP="00EE6CDE">
      <w:pPr>
        <w:pStyle w:val="FP"/>
        <w:keepLines/>
        <w:rPr>
          <w:i/>
          <w:iCs/>
        </w:rPr>
      </w:pPr>
      <w:r>
        <w:rPr>
          <w:i/>
          <w:iCs/>
        </w:rPr>
        <w:t>Paul (Ericsson) proposes to note this contribution in r0, r01 and r02.</w:t>
      </w:r>
    </w:p>
    <w:p w14:paraId="23E2D9D0" w14:textId="77777777" w:rsidR="00EE6CDE" w:rsidRDefault="00EE6CDE" w:rsidP="00EE6CDE">
      <w:pPr>
        <w:pStyle w:val="FP"/>
        <w:keepLines/>
        <w:rPr>
          <w:i/>
          <w:iCs/>
        </w:rPr>
      </w:pPr>
      <w:r>
        <w:rPr>
          <w:i/>
          <w:iCs/>
        </w:rPr>
        <w:t>Zhenhua (vivo) ask Paul (Ericsson) to reconsider the position.</w:t>
      </w:r>
    </w:p>
    <w:p w14:paraId="2F900CF2" w14:textId="77777777" w:rsidR="00EE6CDE" w:rsidRDefault="00EE6CDE" w:rsidP="00EE6CDE">
      <w:pPr>
        <w:pStyle w:val="FP"/>
        <w:keepLines/>
        <w:rPr>
          <w:i/>
          <w:iCs/>
        </w:rPr>
      </w:pPr>
      <w:r>
        <w:rPr>
          <w:i/>
          <w:iCs/>
        </w:rPr>
        <w:t>Xiaoyan (CATT) replies to Paul.</w:t>
      </w:r>
    </w:p>
    <w:p w14:paraId="6B10F51C" w14:textId="77777777" w:rsidR="00EE6CDE" w:rsidRDefault="00EE6CDE" w:rsidP="00EE6CDE">
      <w:pPr>
        <w:pStyle w:val="FP"/>
        <w:keepLines/>
        <w:rPr>
          <w:i/>
          <w:iCs/>
        </w:rPr>
      </w:pPr>
      <w:r>
        <w:rPr>
          <w:i/>
          <w:iCs/>
        </w:rPr>
        <w:t>Zhenhua (vivo) provides r03.</w:t>
      </w:r>
    </w:p>
    <w:p w14:paraId="5D84C0CB" w14:textId="77777777" w:rsidR="00EE6CDE" w:rsidRDefault="00EE6CDE" w:rsidP="00EE6CDE">
      <w:pPr>
        <w:pStyle w:val="FP"/>
        <w:keepLines/>
        <w:rPr>
          <w:i/>
          <w:iCs/>
        </w:rPr>
      </w:pPr>
      <w:r>
        <w:rPr>
          <w:i/>
          <w:iCs/>
        </w:rPr>
        <w:t>=== Phase 2 revisions deadline ===</w:t>
      </w:r>
    </w:p>
    <w:p w14:paraId="17C31E42" w14:textId="77777777" w:rsidR="00EE6CDE" w:rsidRDefault="00EE6CDE" w:rsidP="00EE6CDE">
      <w:pPr>
        <w:pStyle w:val="FP"/>
        <w:keepLines/>
        <w:rPr>
          <w:i/>
          <w:iCs/>
        </w:rPr>
      </w:pPr>
      <w:r>
        <w:rPr>
          <w:i/>
          <w:iCs/>
        </w:rPr>
        <w:t>Paul (Ericsson) asks question for clarification.</w:t>
      </w:r>
    </w:p>
    <w:p w14:paraId="65E467FD" w14:textId="77777777" w:rsidR="00EE6CDE" w:rsidRDefault="00EE6CDE" w:rsidP="00EE6CDE">
      <w:pPr>
        <w:pStyle w:val="FP"/>
        <w:keepLines/>
        <w:rPr>
          <w:i/>
          <w:iCs/>
        </w:rPr>
      </w:pPr>
      <w:r>
        <w:rPr>
          <w:i/>
          <w:iCs/>
        </w:rPr>
        <w:t>Zhenhua (vivo) replies Paul (Ericsson).</w:t>
      </w:r>
    </w:p>
    <w:p w14:paraId="02E8BF84" w14:textId="77777777" w:rsidR="00EE6CDE" w:rsidRDefault="00EE6CDE" w:rsidP="00EE6CDE">
      <w:pPr>
        <w:pStyle w:val="FP"/>
        <w:keepLines/>
        <w:rPr>
          <w:i/>
          <w:iCs/>
        </w:rPr>
      </w:pPr>
      <w:r>
        <w:rPr>
          <w:i/>
          <w:iCs/>
        </w:rPr>
        <w:t>Paul (Ericsson) replies and objects to r03.</w:t>
      </w:r>
    </w:p>
    <w:p w14:paraId="5CAA7871" w14:textId="77777777" w:rsidR="00EE6CDE" w:rsidRDefault="00EE6CDE" w:rsidP="00EE6CDE">
      <w:pPr>
        <w:pStyle w:val="FP"/>
        <w:keepLines/>
        <w:rPr>
          <w:i/>
          <w:iCs/>
        </w:rPr>
      </w:pPr>
      <w:r>
        <w:rPr>
          <w:i/>
          <w:iCs/>
        </w:rPr>
        <w:t>Zhenhua (vivo) provide r04 to remove the controversial sentence and ask Paul (Ericsson) whether r04 is OK for approval in CC.</w:t>
      </w:r>
    </w:p>
    <w:p w14:paraId="09510C44" w14:textId="77777777" w:rsidR="00EE6CDE" w:rsidRDefault="00EE6CDE" w:rsidP="00EE6CDE">
      <w:pPr>
        <w:pStyle w:val="FP"/>
        <w:keepLines/>
        <w:rPr>
          <w:i/>
          <w:iCs/>
        </w:rPr>
      </w:pPr>
      <w:r>
        <w:rPr>
          <w:i/>
          <w:iCs/>
        </w:rPr>
        <w:t>Zhenhua (vivo) ask Paul (Ericsson) whether r04 is OK for approval in CC.</w:t>
      </w:r>
    </w:p>
    <w:p w14:paraId="72451BAF" w14:textId="77777777" w:rsidR="00EE6CDE" w:rsidRDefault="00EE6CDE" w:rsidP="00EE6CDE">
      <w:pPr>
        <w:pStyle w:val="FP"/>
        <w:keepLines/>
        <w:rPr>
          <w:i/>
          <w:iCs/>
        </w:rPr>
      </w:pPr>
      <w:r>
        <w:rPr>
          <w:i/>
          <w:iCs/>
        </w:rPr>
        <w:t>=== Phase 2 final deadline ===</w:t>
      </w:r>
    </w:p>
    <w:p w14:paraId="29939430" w14:textId="77777777" w:rsidR="00EE6CDE" w:rsidRDefault="00EE6CDE" w:rsidP="00EE6CDE">
      <w:pPr>
        <w:pStyle w:val="FP"/>
        <w:keepLines/>
        <w:rPr>
          <w:i/>
          <w:iCs/>
        </w:rPr>
      </w:pPr>
      <w:r>
        <w:rPr>
          <w:i/>
          <w:iCs/>
        </w:rPr>
        <w:t>Paul (Ericsson) replies. We can accept r04.</w:t>
      </w:r>
    </w:p>
    <w:p w14:paraId="6CAC706D" w14:textId="77777777" w:rsidR="00EE6CDE" w:rsidRDefault="00EE6CDE" w:rsidP="00EE6CDE">
      <w:pPr>
        <w:pStyle w:val="FP"/>
        <w:keepLines/>
        <w:rPr>
          <w:i/>
          <w:iCs/>
        </w:rPr>
      </w:pPr>
      <w:r>
        <w:rPr>
          <w:i/>
          <w:iCs/>
        </w:rPr>
        <w:t>=== CC#3 ===</w:t>
      </w:r>
    </w:p>
    <w:p w14:paraId="1561BDC7" w14:textId="1DA8B820" w:rsidR="00EE6CDE" w:rsidRDefault="00EE6CDE" w:rsidP="00EE6CDE">
      <w:pPr>
        <w:pStyle w:val="FP"/>
        <w:keepLines/>
        <w:rPr>
          <w:i/>
          <w:iCs/>
        </w:rPr>
      </w:pPr>
    </w:p>
    <w:p w14:paraId="61BA35E3" w14:textId="77777777" w:rsidR="00EE6CDE" w:rsidRPr="00A3071B" w:rsidRDefault="00EE6CDE" w:rsidP="00EE6CDE">
      <w:pPr>
        <w:keepNext/>
        <w:keepLines/>
      </w:pPr>
      <w:r>
        <w:rPr>
          <w:b/>
        </w:rPr>
        <w:t>Discussion and conclusion:</w:t>
      </w:r>
    </w:p>
    <w:p w14:paraId="3FB220F4" w14:textId="72A669DE" w:rsidR="00EE6CDE" w:rsidRDefault="00EE6CDE" w:rsidP="00EE6CDE">
      <w:r>
        <w:t xml:space="preserve">S2-2006833r04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2007941</w:t>
      </w:r>
      <w:r>
        <w:t xml:space="preserve">, which was </w:t>
      </w:r>
      <w:r>
        <w:rPr>
          <w:color w:val="FF0000"/>
        </w:rPr>
        <w:t>approved</w:t>
      </w:r>
      <w:r>
        <w:t>.</w:t>
      </w:r>
    </w:p>
    <w:p w14:paraId="3ECA11B9" w14:textId="5A1C8EF1" w:rsidR="00EE6CDE" w:rsidRDefault="00EE6CDE" w:rsidP="00EE6CDE">
      <w:pPr>
        <w:pBdr>
          <w:top w:val="single" w:sz="4" w:space="1" w:color="auto"/>
        </w:pBdr>
      </w:pPr>
      <w:r>
        <w:rPr>
          <w:color w:val="0000FF"/>
        </w:rPr>
        <w:t>TD S2</w:t>
      </w:r>
      <w:r>
        <w:rPr>
          <w:color w:val="0000FF"/>
        </w:rPr>
        <w:noBreakHyphen/>
        <w:t>2006990</w:t>
      </w:r>
      <w:r w:rsidR="004B3AA1">
        <w:t xml:space="preserve"> </w:t>
      </w:r>
      <w:r>
        <w:t>(P-CR)</w:t>
      </w:r>
      <w:r w:rsidR="004B3AA1">
        <w:t xml:space="preserve"> </w:t>
      </w:r>
      <w:r>
        <w:t>KI #6: Conclusion.</w:t>
      </w:r>
      <w:r w:rsidR="004B3AA1">
        <w:t xml:space="preserve"> </w:t>
      </w:r>
      <w:r>
        <w:t xml:space="preserve">(Source: Huawei, </w:t>
      </w:r>
      <w:proofErr w:type="spellStart"/>
      <w:r>
        <w:t>HiSilicon</w:t>
      </w:r>
      <w:proofErr w:type="spellEnd"/>
      <w:r>
        <w:t>)</w:t>
      </w:r>
      <w:r w:rsidR="004B3AA1">
        <w:t xml:space="preserve"> </w:t>
      </w:r>
    </w:p>
    <w:p w14:paraId="50E423D4" w14:textId="77777777" w:rsidR="00EE6CDE" w:rsidRPr="00EE6CDE" w:rsidRDefault="00EE6CDE" w:rsidP="00EE6CDE">
      <w:pPr>
        <w:pStyle w:val="FP"/>
        <w:keepLines/>
        <w:rPr>
          <w:b/>
          <w:bCs/>
          <w:i/>
          <w:iCs/>
        </w:rPr>
      </w:pPr>
      <w:r w:rsidRPr="00EE6CDE">
        <w:rPr>
          <w:b/>
          <w:bCs/>
          <w:i/>
          <w:iCs/>
        </w:rPr>
        <w:t>e-mail comments:</w:t>
      </w:r>
    </w:p>
    <w:p w14:paraId="3DC2B89E" w14:textId="77777777" w:rsidR="00EE6CDE" w:rsidRDefault="00EE6CDE" w:rsidP="00EE6CDE">
      <w:pPr>
        <w:pStyle w:val="FP"/>
        <w:keepLines/>
        <w:rPr>
          <w:i/>
          <w:iCs/>
        </w:rPr>
      </w:pPr>
      <w:r>
        <w:rPr>
          <w:i/>
          <w:iCs/>
        </w:rPr>
        <w:t>LaeYoung (LGE) provides r01.</w:t>
      </w:r>
    </w:p>
    <w:p w14:paraId="6C27ECEF" w14:textId="77777777" w:rsidR="00EE6CDE" w:rsidRDefault="00EE6CDE" w:rsidP="00EE6CDE">
      <w:pPr>
        <w:pStyle w:val="FP"/>
        <w:keepLines/>
        <w:rPr>
          <w:i/>
          <w:iCs/>
        </w:rPr>
      </w:pPr>
      <w:r>
        <w:rPr>
          <w:i/>
          <w:iCs/>
        </w:rPr>
        <w:t>=== CC#2 ===</w:t>
      </w:r>
    </w:p>
    <w:p w14:paraId="2E455244" w14:textId="77777777" w:rsidR="00EE6CDE" w:rsidRDefault="00EE6CDE" w:rsidP="00EE6CDE">
      <w:pPr>
        <w:pStyle w:val="FP"/>
        <w:keepLines/>
        <w:rPr>
          <w:i/>
          <w:iCs/>
        </w:rPr>
      </w:pPr>
      <w:r>
        <w:rPr>
          <w:i/>
          <w:iCs/>
        </w:rPr>
        <w:t>Thomas (Nokia) provides r02.</w:t>
      </w:r>
    </w:p>
    <w:p w14:paraId="0917022B" w14:textId="77777777" w:rsidR="00EE6CDE" w:rsidRDefault="00EE6CDE" w:rsidP="00EE6CDE">
      <w:pPr>
        <w:pStyle w:val="FP"/>
        <w:keepLines/>
        <w:rPr>
          <w:i/>
          <w:iCs/>
        </w:rPr>
      </w:pPr>
      <w:r>
        <w:rPr>
          <w:i/>
          <w:iCs/>
        </w:rPr>
        <w:t>Zhenhua (vivo) provides r03.</w:t>
      </w:r>
    </w:p>
    <w:p w14:paraId="68F05284" w14:textId="77777777" w:rsidR="00EE6CDE" w:rsidRDefault="00EE6CDE" w:rsidP="00EE6CDE">
      <w:pPr>
        <w:pStyle w:val="FP"/>
        <w:keepLines/>
        <w:rPr>
          <w:i/>
          <w:iCs/>
        </w:rPr>
      </w:pPr>
      <w:proofErr w:type="spellStart"/>
      <w:r>
        <w:rPr>
          <w:i/>
          <w:iCs/>
        </w:rPr>
        <w:t>LiMeng</w:t>
      </w:r>
      <w:proofErr w:type="spellEnd"/>
      <w:r>
        <w:rPr>
          <w:i/>
          <w:iCs/>
        </w:rPr>
        <w:t xml:space="preserve"> (Huawei) thanks to the effort from </w:t>
      </w:r>
      <w:proofErr w:type="spellStart"/>
      <w:r>
        <w:rPr>
          <w:i/>
          <w:iCs/>
        </w:rPr>
        <w:t>Laeyoung</w:t>
      </w:r>
      <w:proofErr w:type="spellEnd"/>
      <w:r>
        <w:rPr>
          <w:i/>
          <w:iCs/>
        </w:rPr>
        <w:t>, Thomas and Zhenhua, and provides r04.</w:t>
      </w:r>
    </w:p>
    <w:p w14:paraId="4F56A333" w14:textId="77777777" w:rsidR="00EE6CDE" w:rsidRDefault="00EE6CDE" w:rsidP="00EE6CDE">
      <w:pPr>
        <w:pStyle w:val="FP"/>
        <w:keepLines/>
        <w:rPr>
          <w:i/>
          <w:iCs/>
        </w:rPr>
      </w:pPr>
      <w:r>
        <w:rPr>
          <w:i/>
          <w:iCs/>
        </w:rPr>
        <w:t>LaeYoung (LGE) provides r05.</w:t>
      </w:r>
    </w:p>
    <w:p w14:paraId="79290961" w14:textId="77777777" w:rsidR="00EE6CDE" w:rsidRDefault="00EE6CDE" w:rsidP="00EE6CDE">
      <w:pPr>
        <w:pStyle w:val="FP"/>
        <w:keepLines/>
        <w:rPr>
          <w:i/>
          <w:iCs/>
        </w:rPr>
      </w:pPr>
      <w:r>
        <w:rPr>
          <w:i/>
          <w:iCs/>
        </w:rPr>
        <w:t>Judy (Ericsson) provides r06, and ask Q to vivo for clarification.</w:t>
      </w:r>
    </w:p>
    <w:p w14:paraId="2DC1DD44" w14:textId="77777777" w:rsidR="00EE6CDE" w:rsidRDefault="00EE6CDE" w:rsidP="00EE6CDE">
      <w:pPr>
        <w:pStyle w:val="FP"/>
        <w:keepLines/>
        <w:rPr>
          <w:i/>
          <w:iCs/>
        </w:rPr>
      </w:pPr>
      <w:r>
        <w:rPr>
          <w:i/>
          <w:iCs/>
        </w:rPr>
        <w:t>Zhenhua (vivo) provides r07.</w:t>
      </w:r>
    </w:p>
    <w:p w14:paraId="4BB84B8F" w14:textId="77777777" w:rsidR="00EE6CDE" w:rsidRDefault="00EE6CDE" w:rsidP="00EE6CDE">
      <w:pPr>
        <w:pStyle w:val="FP"/>
        <w:keepLines/>
        <w:rPr>
          <w:i/>
          <w:iCs/>
        </w:rPr>
      </w:pPr>
      <w:r>
        <w:rPr>
          <w:i/>
          <w:iCs/>
        </w:rPr>
        <w:t>LaeYoung (LGE) has concern on r07.</w:t>
      </w:r>
    </w:p>
    <w:p w14:paraId="0690E122" w14:textId="77777777" w:rsidR="00EE6CDE" w:rsidRDefault="00EE6CDE" w:rsidP="00EE6CDE">
      <w:pPr>
        <w:pStyle w:val="FP"/>
        <w:keepLines/>
        <w:rPr>
          <w:i/>
          <w:iCs/>
        </w:rPr>
      </w:pPr>
      <w:r>
        <w:rPr>
          <w:i/>
          <w:iCs/>
        </w:rPr>
        <w:t>Zhenhua (vivo) response to LaeYoung and provide r08.</w:t>
      </w:r>
    </w:p>
    <w:p w14:paraId="11A2FEB1" w14:textId="77777777" w:rsidR="00EE6CDE" w:rsidRDefault="00EE6CDE" w:rsidP="00EE6CDE">
      <w:pPr>
        <w:pStyle w:val="FP"/>
        <w:keepLines/>
        <w:rPr>
          <w:i/>
          <w:iCs/>
        </w:rPr>
      </w:pPr>
      <w:r>
        <w:rPr>
          <w:i/>
          <w:iCs/>
        </w:rPr>
        <w:t>LaeYoung (LGE) is not fine with r08.</w:t>
      </w:r>
    </w:p>
    <w:p w14:paraId="7B54477B" w14:textId="77777777" w:rsidR="00EE6CDE" w:rsidRDefault="00EE6CDE" w:rsidP="00EE6CDE">
      <w:pPr>
        <w:pStyle w:val="FP"/>
        <w:keepLines/>
        <w:rPr>
          <w:i/>
          <w:iCs/>
        </w:rPr>
      </w:pPr>
      <w:r>
        <w:rPr>
          <w:i/>
          <w:iCs/>
        </w:rPr>
        <w:lastRenderedPageBreak/>
        <w:t>Judy (Ericsson) comments.</w:t>
      </w:r>
    </w:p>
    <w:p w14:paraId="67E633A1" w14:textId="77777777" w:rsidR="00EE6CDE" w:rsidRDefault="00EE6CDE" w:rsidP="00EE6CDE">
      <w:pPr>
        <w:pStyle w:val="FP"/>
        <w:keepLines/>
        <w:rPr>
          <w:i/>
          <w:iCs/>
        </w:rPr>
      </w:pPr>
      <w:r>
        <w:rPr>
          <w:i/>
          <w:iCs/>
        </w:rPr>
        <w:t>Zhenhua (vivo) response to LaeYoung (LGE) and provides r09.</w:t>
      </w:r>
    </w:p>
    <w:p w14:paraId="0DFCEC28" w14:textId="77777777" w:rsidR="00EE6CDE" w:rsidRDefault="00EE6CDE" w:rsidP="00EE6CDE">
      <w:pPr>
        <w:pStyle w:val="FP"/>
        <w:keepLines/>
        <w:rPr>
          <w:i/>
          <w:iCs/>
        </w:rPr>
      </w:pPr>
      <w:r>
        <w:rPr>
          <w:i/>
          <w:iCs/>
        </w:rPr>
        <w:t>Zhenhua (vivo) response to Judy (Ericsson).</w:t>
      </w:r>
    </w:p>
    <w:p w14:paraId="049E8BAA" w14:textId="77777777" w:rsidR="00EE6CDE" w:rsidRDefault="00EE6CDE" w:rsidP="00EE6CDE">
      <w:pPr>
        <w:pStyle w:val="FP"/>
        <w:keepLines/>
        <w:rPr>
          <w:i/>
          <w:iCs/>
        </w:rPr>
      </w:pPr>
      <w:r>
        <w:rPr>
          <w:i/>
          <w:iCs/>
        </w:rPr>
        <w:t>LaeYoung (LGE) provides r10.</w:t>
      </w:r>
    </w:p>
    <w:p w14:paraId="0599A184" w14:textId="77777777" w:rsidR="00EE6CDE" w:rsidRDefault="00EE6CDE" w:rsidP="00EE6CDE">
      <w:pPr>
        <w:pStyle w:val="FP"/>
        <w:keepLines/>
        <w:rPr>
          <w:i/>
          <w:iCs/>
        </w:rPr>
      </w:pPr>
      <w:r>
        <w:rPr>
          <w:i/>
          <w:iCs/>
        </w:rPr>
        <w:t>Thomas (Nokia) provides r11.</w:t>
      </w:r>
    </w:p>
    <w:p w14:paraId="37079863" w14:textId="77777777" w:rsidR="00EE6CDE" w:rsidRDefault="00EE6CDE" w:rsidP="00EE6CDE">
      <w:pPr>
        <w:pStyle w:val="FP"/>
        <w:keepLines/>
        <w:rPr>
          <w:i/>
          <w:iCs/>
        </w:rPr>
      </w:pPr>
      <w:r>
        <w:rPr>
          <w:i/>
          <w:iCs/>
        </w:rPr>
        <w:t>=== Phase 2 revisions deadline ===</w:t>
      </w:r>
    </w:p>
    <w:p w14:paraId="45E47838" w14:textId="77777777" w:rsidR="00EE6CDE" w:rsidRDefault="00EE6CDE" w:rsidP="00EE6CDE">
      <w:pPr>
        <w:pStyle w:val="FP"/>
        <w:keepLines/>
        <w:rPr>
          <w:i/>
          <w:iCs/>
        </w:rPr>
      </w:pPr>
      <w:r>
        <w:rPr>
          <w:i/>
          <w:iCs/>
        </w:rPr>
        <w:t>LaeYoung (LGE) responds to Judy (Ericsson).</w:t>
      </w:r>
    </w:p>
    <w:p w14:paraId="2C97ABF6" w14:textId="77777777" w:rsidR="00EE6CDE" w:rsidRDefault="00EE6CDE" w:rsidP="00EE6CDE">
      <w:pPr>
        <w:pStyle w:val="FP"/>
        <w:keepLines/>
        <w:rPr>
          <w:i/>
          <w:iCs/>
        </w:rPr>
      </w:pPr>
      <w:r>
        <w:rPr>
          <w:i/>
          <w:iCs/>
        </w:rPr>
        <w:t xml:space="preserve">Zhenhua (vivo) explain </w:t>
      </w:r>
      <w:proofErr w:type="spellStart"/>
      <w:r>
        <w:rPr>
          <w:i/>
          <w:iCs/>
        </w:rPr>
        <w:t>LaeYoung's</w:t>
      </w:r>
      <w:proofErr w:type="spellEnd"/>
      <w:r>
        <w:rPr>
          <w:i/>
          <w:iCs/>
        </w:rPr>
        <w:t xml:space="preserve"> response to Judy (Ericsson) further.</w:t>
      </w:r>
    </w:p>
    <w:p w14:paraId="6DED6912" w14:textId="77777777" w:rsidR="00EE6CDE" w:rsidRDefault="00EE6CDE" w:rsidP="00EE6CDE">
      <w:pPr>
        <w:pStyle w:val="FP"/>
        <w:keepLines/>
        <w:rPr>
          <w:i/>
          <w:iCs/>
        </w:rPr>
      </w:pPr>
      <w:proofErr w:type="spellStart"/>
      <w:r>
        <w:rPr>
          <w:i/>
          <w:iCs/>
        </w:rPr>
        <w:t>Youngkyo</w:t>
      </w:r>
      <w:proofErr w:type="spellEnd"/>
      <w:r>
        <w:rPr>
          <w:i/>
          <w:iCs/>
        </w:rPr>
        <w:t>(Samsung) provide comment.</w:t>
      </w:r>
    </w:p>
    <w:p w14:paraId="2FCE1603" w14:textId="77777777" w:rsidR="00EE6CDE" w:rsidRDefault="00EE6CDE" w:rsidP="00EE6CDE">
      <w:pPr>
        <w:pStyle w:val="FP"/>
        <w:keepLines/>
        <w:rPr>
          <w:i/>
          <w:iCs/>
        </w:rPr>
      </w:pPr>
      <w:r>
        <w:rPr>
          <w:i/>
          <w:iCs/>
        </w:rPr>
        <w:t>LaeYoung (LGE) comments.</w:t>
      </w:r>
    </w:p>
    <w:p w14:paraId="00158CC0" w14:textId="77777777" w:rsidR="00EE6CDE" w:rsidRDefault="00EE6CDE" w:rsidP="00EE6CDE">
      <w:pPr>
        <w:pStyle w:val="FP"/>
        <w:keepLines/>
        <w:rPr>
          <w:i/>
          <w:iCs/>
        </w:rPr>
      </w:pPr>
      <w:r>
        <w:rPr>
          <w:i/>
          <w:iCs/>
        </w:rPr>
        <w:t xml:space="preserve">Zhenhua (vivo) </w:t>
      </w:r>
      <w:proofErr w:type="spellStart"/>
      <w:r>
        <w:rPr>
          <w:i/>
          <w:iCs/>
        </w:rPr>
        <w:t>reponses</w:t>
      </w:r>
      <w:proofErr w:type="spellEnd"/>
      <w:r>
        <w:rPr>
          <w:i/>
          <w:iCs/>
        </w:rPr>
        <w:t xml:space="preserve"> to </w:t>
      </w:r>
      <w:proofErr w:type="spellStart"/>
      <w:r>
        <w:rPr>
          <w:i/>
          <w:iCs/>
        </w:rPr>
        <w:t>Youngkyo</w:t>
      </w:r>
      <w:proofErr w:type="spellEnd"/>
      <w:r>
        <w:rPr>
          <w:i/>
          <w:iCs/>
        </w:rPr>
        <w:t>(Samsung).</w:t>
      </w:r>
    </w:p>
    <w:p w14:paraId="0F1E3B57" w14:textId="77777777" w:rsidR="00EE6CDE" w:rsidRDefault="00EE6CDE" w:rsidP="00EE6CDE">
      <w:pPr>
        <w:pStyle w:val="FP"/>
        <w:keepLines/>
        <w:rPr>
          <w:i/>
          <w:iCs/>
        </w:rPr>
      </w:pPr>
      <w:proofErr w:type="spellStart"/>
      <w:r>
        <w:rPr>
          <w:i/>
          <w:iCs/>
        </w:rPr>
        <w:t>Youngkyo</w:t>
      </w:r>
      <w:proofErr w:type="spellEnd"/>
      <w:r>
        <w:rPr>
          <w:i/>
          <w:iCs/>
        </w:rPr>
        <w:t>(Samsung) provides a reply to the response of Zhenhua (vivo).</w:t>
      </w:r>
    </w:p>
    <w:p w14:paraId="7CD6BB5F" w14:textId="77777777" w:rsidR="00EE6CDE" w:rsidRDefault="00EE6CDE" w:rsidP="00EE6CDE">
      <w:pPr>
        <w:pStyle w:val="FP"/>
        <w:keepLines/>
        <w:rPr>
          <w:i/>
          <w:iCs/>
        </w:rPr>
      </w:pPr>
      <w:r>
        <w:rPr>
          <w:i/>
          <w:iCs/>
        </w:rPr>
        <w:t xml:space="preserve">Zhenhua (vivo) replies to </w:t>
      </w:r>
      <w:proofErr w:type="spellStart"/>
      <w:r>
        <w:rPr>
          <w:i/>
          <w:iCs/>
        </w:rPr>
        <w:t>Youngkyo</w:t>
      </w:r>
      <w:proofErr w:type="spellEnd"/>
      <w:r>
        <w:rPr>
          <w:i/>
          <w:iCs/>
        </w:rPr>
        <w:t>(Samsung).</w:t>
      </w:r>
    </w:p>
    <w:p w14:paraId="571D21D9" w14:textId="77777777" w:rsidR="00EE6CDE" w:rsidRDefault="00EE6CDE" w:rsidP="00EE6CDE">
      <w:pPr>
        <w:pStyle w:val="FP"/>
        <w:keepLines/>
        <w:rPr>
          <w:i/>
          <w:iCs/>
        </w:rPr>
      </w:pPr>
      <w:r>
        <w:rPr>
          <w:i/>
          <w:iCs/>
        </w:rPr>
        <w:t>Judy (Ericsson) responds to Zhenhua (Vivo)</w:t>
      </w:r>
    </w:p>
    <w:p w14:paraId="3D27E347" w14:textId="77777777" w:rsidR="00EE6CDE" w:rsidRDefault="00EE6CDE" w:rsidP="00EE6CDE">
      <w:pPr>
        <w:pStyle w:val="FP"/>
        <w:keepLines/>
        <w:rPr>
          <w:i/>
          <w:iCs/>
        </w:rPr>
      </w:pPr>
      <w:r>
        <w:rPr>
          <w:i/>
          <w:iCs/>
        </w:rPr>
        <w:t>Thomas (Nokia) suggest converting controversial bullets into editor´s notes</w:t>
      </w:r>
    </w:p>
    <w:p w14:paraId="41CACC0B" w14:textId="77777777" w:rsidR="00EE6CDE" w:rsidRDefault="00EE6CDE" w:rsidP="00EE6CDE">
      <w:pPr>
        <w:pStyle w:val="FP"/>
        <w:keepLines/>
        <w:rPr>
          <w:i/>
          <w:iCs/>
        </w:rPr>
      </w:pPr>
      <w:r>
        <w:rPr>
          <w:i/>
          <w:iCs/>
        </w:rPr>
        <w:t>Judy (Ericsson) responds that converting controversial bullets into editor´s notes could be a way forward</w:t>
      </w:r>
    </w:p>
    <w:p w14:paraId="7E8A40AC" w14:textId="77777777" w:rsidR="00EE6CDE" w:rsidRDefault="00EE6CDE" w:rsidP="00EE6CDE">
      <w:pPr>
        <w:pStyle w:val="FP"/>
        <w:keepLines/>
        <w:rPr>
          <w:i/>
          <w:iCs/>
        </w:rPr>
      </w:pPr>
      <w:r>
        <w:rPr>
          <w:i/>
          <w:iCs/>
        </w:rPr>
        <w:t>Zhenhua (vivo) provides r12 based on r11 to move a controversial bullets into editor´s note, and ask for approval in CC</w:t>
      </w:r>
    </w:p>
    <w:p w14:paraId="65F479AE" w14:textId="77777777" w:rsidR="00EE6CDE" w:rsidRDefault="00EE6CDE" w:rsidP="00EE6CDE">
      <w:pPr>
        <w:pStyle w:val="FP"/>
        <w:keepLines/>
        <w:rPr>
          <w:i/>
          <w:iCs/>
        </w:rPr>
      </w:pPr>
      <w:r>
        <w:rPr>
          <w:i/>
          <w:iCs/>
        </w:rPr>
        <w:t>LaeYoung (LGE) is fine with r12.</w:t>
      </w:r>
    </w:p>
    <w:p w14:paraId="12666A5A" w14:textId="77777777" w:rsidR="00EE6CDE" w:rsidRDefault="00EE6CDE" w:rsidP="00EE6CDE">
      <w:pPr>
        <w:pStyle w:val="FP"/>
        <w:keepLines/>
        <w:rPr>
          <w:i/>
          <w:iCs/>
        </w:rPr>
      </w:pPr>
      <w:proofErr w:type="spellStart"/>
      <w:r>
        <w:rPr>
          <w:i/>
          <w:iCs/>
        </w:rPr>
        <w:t>Zhenhu</w:t>
      </w:r>
      <w:proofErr w:type="spellEnd"/>
      <w:r>
        <w:rPr>
          <w:i/>
          <w:iCs/>
        </w:rPr>
        <w:t xml:space="preserve"> (vivo) provide r13 for approval in CC.</w:t>
      </w:r>
    </w:p>
    <w:p w14:paraId="7D563D26" w14:textId="77777777" w:rsidR="00EE6CDE" w:rsidRDefault="00EE6CDE" w:rsidP="00EE6CDE">
      <w:pPr>
        <w:pStyle w:val="FP"/>
        <w:keepLines/>
        <w:rPr>
          <w:i/>
          <w:iCs/>
        </w:rPr>
      </w:pPr>
      <w:r>
        <w:rPr>
          <w:i/>
          <w:iCs/>
        </w:rPr>
        <w:t>LaeYoung (LGE) is OK with r13 and thanks to Zhenhua (vivo).</w:t>
      </w:r>
    </w:p>
    <w:p w14:paraId="4FB799D1" w14:textId="77777777" w:rsidR="00EE6CDE" w:rsidRDefault="00EE6CDE" w:rsidP="00EE6CDE">
      <w:pPr>
        <w:pStyle w:val="FP"/>
        <w:keepLines/>
        <w:rPr>
          <w:i/>
          <w:iCs/>
        </w:rPr>
      </w:pPr>
      <w:proofErr w:type="spellStart"/>
      <w:r>
        <w:rPr>
          <w:i/>
          <w:iCs/>
        </w:rPr>
        <w:t>Youngkyo</w:t>
      </w:r>
      <w:proofErr w:type="spellEnd"/>
      <w:r>
        <w:rPr>
          <w:i/>
          <w:iCs/>
        </w:rPr>
        <w:t xml:space="preserve"> (</w:t>
      </w:r>
      <w:proofErr w:type="spellStart"/>
      <w:r>
        <w:rPr>
          <w:i/>
          <w:iCs/>
        </w:rPr>
        <w:t>samsung</w:t>
      </w:r>
      <w:proofErr w:type="spellEnd"/>
      <w:r>
        <w:rPr>
          <w:i/>
          <w:iCs/>
        </w:rPr>
        <w:t>) is OK with r13 also.</w:t>
      </w:r>
    </w:p>
    <w:p w14:paraId="662B8382" w14:textId="77777777" w:rsidR="00EE6CDE" w:rsidRDefault="00EE6CDE" w:rsidP="00EE6CDE">
      <w:pPr>
        <w:pStyle w:val="FP"/>
        <w:keepLines/>
        <w:rPr>
          <w:i/>
          <w:iCs/>
        </w:rPr>
      </w:pPr>
      <w:r>
        <w:rPr>
          <w:i/>
          <w:iCs/>
        </w:rPr>
        <w:t>=== Phase 2 final deadline ===</w:t>
      </w:r>
    </w:p>
    <w:p w14:paraId="5C913D31" w14:textId="77777777" w:rsidR="00EE6CDE" w:rsidRDefault="00EE6CDE" w:rsidP="00EE6CDE">
      <w:pPr>
        <w:pStyle w:val="FP"/>
        <w:keepLines/>
        <w:rPr>
          <w:i/>
          <w:iCs/>
        </w:rPr>
      </w:pPr>
      <w:r>
        <w:rPr>
          <w:i/>
          <w:iCs/>
        </w:rPr>
        <w:t>=== CC#3 ===</w:t>
      </w:r>
    </w:p>
    <w:p w14:paraId="5B3F51E2" w14:textId="2E610F35" w:rsidR="00EE6CDE" w:rsidRDefault="00EE6CDE" w:rsidP="00EE6CDE">
      <w:pPr>
        <w:pStyle w:val="FP"/>
        <w:keepLines/>
        <w:rPr>
          <w:i/>
          <w:iCs/>
        </w:rPr>
      </w:pPr>
    </w:p>
    <w:p w14:paraId="7FC2AE2E" w14:textId="77777777" w:rsidR="00EE6CDE" w:rsidRPr="00A3071B" w:rsidRDefault="00EE6CDE" w:rsidP="00EE6CDE">
      <w:pPr>
        <w:keepNext/>
        <w:keepLines/>
      </w:pPr>
      <w:r>
        <w:rPr>
          <w:b/>
        </w:rPr>
        <w:t>Discussion and conclusion:</w:t>
      </w:r>
    </w:p>
    <w:p w14:paraId="41DD1164" w14:textId="0D3885CC" w:rsidR="00EE6CDE" w:rsidRDefault="00EE6CDE" w:rsidP="00EE6CDE">
      <w:r>
        <w:t xml:space="preserve">S2-2006990r13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2007942</w:t>
      </w:r>
      <w:r>
        <w:t xml:space="preserve">, which was </w:t>
      </w:r>
      <w:r>
        <w:rPr>
          <w:color w:val="FF0000"/>
        </w:rPr>
        <w:t>approved</w:t>
      </w:r>
      <w:r>
        <w:t>.</w:t>
      </w:r>
    </w:p>
    <w:p w14:paraId="76B73F09" w14:textId="25512029" w:rsidR="00EE6CDE" w:rsidRDefault="00EE6CDE" w:rsidP="00EE6CDE">
      <w:pPr>
        <w:pBdr>
          <w:top w:val="single" w:sz="4" w:space="1" w:color="auto"/>
        </w:pBdr>
      </w:pPr>
      <w:r>
        <w:rPr>
          <w:color w:val="0000FF"/>
        </w:rPr>
        <w:t>TD S2</w:t>
      </w:r>
      <w:r>
        <w:rPr>
          <w:color w:val="0000FF"/>
        </w:rPr>
        <w:noBreakHyphen/>
        <w:t>2007594</w:t>
      </w:r>
      <w:r w:rsidR="004B3AA1">
        <w:t xml:space="preserve"> </w:t>
      </w:r>
      <w:r>
        <w:t>(P-CR)</w:t>
      </w:r>
      <w:r w:rsidR="004B3AA1">
        <w:t xml:space="preserve"> </w:t>
      </w:r>
      <w:r>
        <w:t xml:space="preserve">KI#9, New Sol: service continuity with </w:t>
      </w:r>
      <w:proofErr w:type="spellStart"/>
      <w:r>
        <w:t>eMBMS</w:t>
      </w:r>
      <w:proofErr w:type="spellEnd"/>
      <w:r>
        <w:t>.</w:t>
      </w:r>
      <w:r w:rsidR="004B3AA1">
        <w:t xml:space="preserve"> </w:t>
      </w:r>
      <w:r>
        <w:t>(Source: ZTE)</w:t>
      </w:r>
      <w:r w:rsidR="004B3AA1">
        <w:t xml:space="preserve"> </w:t>
      </w:r>
    </w:p>
    <w:p w14:paraId="350AD0B6" w14:textId="77777777" w:rsidR="00EE6CDE" w:rsidRPr="00EE6CDE" w:rsidRDefault="00EE6CDE" w:rsidP="00EE6CDE">
      <w:pPr>
        <w:pStyle w:val="FP"/>
        <w:keepLines/>
        <w:rPr>
          <w:b/>
          <w:bCs/>
          <w:i/>
          <w:iCs/>
        </w:rPr>
      </w:pPr>
      <w:r w:rsidRPr="00EE6CDE">
        <w:rPr>
          <w:b/>
          <w:bCs/>
          <w:i/>
          <w:iCs/>
        </w:rPr>
        <w:t>e-mail comments:</w:t>
      </w:r>
    </w:p>
    <w:p w14:paraId="463C7F10" w14:textId="77777777" w:rsidR="00EE6CDE" w:rsidRDefault="00EE6CDE" w:rsidP="00EE6CDE">
      <w:pPr>
        <w:pStyle w:val="FP"/>
        <w:keepLines/>
        <w:rPr>
          <w:i/>
          <w:iCs/>
        </w:rPr>
      </w:pPr>
      <w:r>
        <w:rPr>
          <w:i/>
          <w:iCs/>
        </w:rPr>
        <w:t>Thomas (Nokia) asks for clarification</w:t>
      </w:r>
    </w:p>
    <w:p w14:paraId="438E8F5E" w14:textId="77777777" w:rsidR="00EE6CDE" w:rsidRDefault="00EE6CDE" w:rsidP="00EE6CDE">
      <w:pPr>
        <w:pStyle w:val="FP"/>
        <w:keepLines/>
        <w:rPr>
          <w:i/>
          <w:iCs/>
        </w:rPr>
      </w:pPr>
      <w:proofErr w:type="spellStart"/>
      <w:r>
        <w:rPr>
          <w:i/>
          <w:iCs/>
        </w:rPr>
        <w:t>zhendong</w:t>
      </w:r>
      <w:proofErr w:type="spellEnd"/>
      <w:r>
        <w:rPr>
          <w:i/>
          <w:iCs/>
        </w:rPr>
        <w:t xml:space="preserve"> (ZTE) provides the response</w:t>
      </w:r>
    </w:p>
    <w:p w14:paraId="6C30D586" w14:textId="77777777" w:rsidR="00EE6CDE" w:rsidRDefault="00EE6CDE" w:rsidP="00EE6CDE">
      <w:pPr>
        <w:pStyle w:val="FP"/>
        <w:keepLines/>
        <w:rPr>
          <w:i/>
          <w:iCs/>
        </w:rPr>
      </w:pPr>
      <w:r>
        <w:rPr>
          <w:i/>
          <w:iCs/>
        </w:rPr>
        <w:t>Dario (Qualcomm) asks a question for clarification</w:t>
      </w:r>
    </w:p>
    <w:p w14:paraId="4702F09C" w14:textId="77777777" w:rsidR="00EE6CDE" w:rsidRDefault="00EE6CDE" w:rsidP="00EE6CDE">
      <w:pPr>
        <w:pStyle w:val="FP"/>
        <w:keepLines/>
        <w:rPr>
          <w:i/>
          <w:iCs/>
        </w:rPr>
      </w:pPr>
      <w:proofErr w:type="spellStart"/>
      <w:r>
        <w:rPr>
          <w:i/>
          <w:iCs/>
        </w:rPr>
        <w:t>zhendong</w:t>
      </w:r>
      <w:proofErr w:type="spellEnd"/>
      <w:r>
        <w:rPr>
          <w:i/>
          <w:iCs/>
        </w:rPr>
        <w:t xml:space="preserve"> (ZTE) provides the r01</w:t>
      </w:r>
    </w:p>
    <w:p w14:paraId="527E2B1E" w14:textId="77777777" w:rsidR="00EE6CDE" w:rsidRDefault="00EE6CDE" w:rsidP="00EE6CDE">
      <w:pPr>
        <w:pStyle w:val="FP"/>
        <w:keepLines/>
        <w:rPr>
          <w:i/>
          <w:iCs/>
        </w:rPr>
      </w:pPr>
      <w:r>
        <w:rPr>
          <w:i/>
          <w:iCs/>
        </w:rPr>
        <w:t>Dario (Qualcomm) provides r02</w:t>
      </w:r>
    </w:p>
    <w:p w14:paraId="0426B5E5" w14:textId="77777777" w:rsidR="00EE6CDE" w:rsidRDefault="00EE6CDE" w:rsidP="00EE6CDE">
      <w:pPr>
        <w:pStyle w:val="FP"/>
        <w:keepLines/>
        <w:rPr>
          <w:i/>
          <w:iCs/>
        </w:rPr>
      </w:pPr>
      <w:r>
        <w:rPr>
          <w:i/>
          <w:iCs/>
        </w:rPr>
        <w:t>=== Phase 2 revisions deadline ===</w:t>
      </w:r>
    </w:p>
    <w:p w14:paraId="069104F0" w14:textId="77777777" w:rsidR="00EE6CDE" w:rsidRDefault="00EE6CDE" w:rsidP="00EE6CDE">
      <w:pPr>
        <w:pStyle w:val="FP"/>
        <w:keepLines/>
        <w:rPr>
          <w:i/>
          <w:iCs/>
        </w:rPr>
      </w:pPr>
      <w:r>
        <w:rPr>
          <w:i/>
          <w:iCs/>
        </w:rPr>
        <w:t>Thomas(Nokia) suggest that ZTE provides a late revision to address the comments</w:t>
      </w:r>
    </w:p>
    <w:p w14:paraId="6B5894FA" w14:textId="77777777" w:rsidR="00EE6CDE" w:rsidRDefault="00EE6CDE" w:rsidP="00EE6CDE">
      <w:pPr>
        <w:pStyle w:val="FP"/>
        <w:keepLines/>
        <w:rPr>
          <w:i/>
          <w:iCs/>
        </w:rPr>
      </w:pPr>
      <w:proofErr w:type="spellStart"/>
      <w:r>
        <w:rPr>
          <w:i/>
          <w:iCs/>
        </w:rPr>
        <w:t>zhendong</w:t>
      </w:r>
      <w:proofErr w:type="spellEnd"/>
      <w:r>
        <w:rPr>
          <w:i/>
          <w:iCs/>
        </w:rPr>
        <w:t xml:space="preserve"> (ZTE) responds to </w:t>
      </w:r>
      <w:proofErr w:type="spellStart"/>
      <w:r>
        <w:rPr>
          <w:i/>
          <w:iCs/>
        </w:rPr>
        <w:t>thomas</w:t>
      </w:r>
      <w:proofErr w:type="spellEnd"/>
    </w:p>
    <w:p w14:paraId="1028919B" w14:textId="77777777" w:rsidR="00EE6CDE" w:rsidRDefault="00EE6CDE" w:rsidP="00EE6CDE">
      <w:pPr>
        <w:pStyle w:val="FP"/>
        <w:keepLines/>
        <w:rPr>
          <w:i/>
          <w:iCs/>
        </w:rPr>
      </w:pPr>
      <w:r>
        <w:rPr>
          <w:i/>
          <w:iCs/>
        </w:rPr>
        <w:t>Thomas(Nokia) provides late r03 for CC3</w:t>
      </w:r>
    </w:p>
    <w:p w14:paraId="21DC19B2" w14:textId="77777777" w:rsidR="00EE6CDE" w:rsidRDefault="00EE6CDE" w:rsidP="00EE6CDE">
      <w:pPr>
        <w:pStyle w:val="FP"/>
        <w:keepLines/>
        <w:rPr>
          <w:i/>
          <w:iCs/>
        </w:rPr>
      </w:pPr>
      <w:r>
        <w:rPr>
          <w:i/>
          <w:iCs/>
        </w:rPr>
        <w:t>=== Phase 2 final deadline ===</w:t>
      </w:r>
    </w:p>
    <w:p w14:paraId="114879AD" w14:textId="77777777" w:rsidR="00EE6CDE" w:rsidRDefault="00EE6CDE" w:rsidP="00EE6CDE">
      <w:pPr>
        <w:pStyle w:val="FP"/>
        <w:keepLines/>
        <w:rPr>
          <w:i/>
          <w:iCs/>
        </w:rPr>
      </w:pPr>
      <w:proofErr w:type="spellStart"/>
      <w:r>
        <w:rPr>
          <w:i/>
          <w:iCs/>
        </w:rPr>
        <w:t>zhendong</w:t>
      </w:r>
      <w:proofErr w:type="spellEnd"/>
      <w:r>
        <w:rPr>
          <w:i/>
          <w:iCs/>
        </w:rPr>
        <w:t xml:space="preserve"> (ZTE) is fine with r03</w:t>
      </w:r>
    </w:p>
    <w:p w14:paraId="109006A2" w14:textId="77777777" w:rsidR="00EE6CDE" w:rsidRDefault="00EE6CDE" w:rsidP="00EE6CDE">
      <w:pPr>
        <w:pStyle w:val="FP"/>
        <w:keepLines/>
        <w:rPr>
          <w:i/>
          <w:iCs/>
        </w:rPr>
      </w:pPr>
      <w:r>
        <w:rPr>
          <w:i/>
          <w:iCs/>
        </w:rPr>
        <w:t>Dario (Qualcomm) is fine with r03.</w:t>
      </w:r>
    </w:p>
    <w:p w14:paraId="476E4A6D" w14:textId="77777777" w:rsidR="00EE6CDE" w:rsidRDefault="00EE6CDE" w:rsidP="00EE6CDE">
      <w:pPr>
        <w:pStyle w:val="FP"/>
        <w:keepLines/>
        <w:rPr>
          <w:i/>
          <w:iCs/>
        </w:rPr>
      </w:pPr>
      <w:r>
        <w:rPr>
          <w:i/>
          <w:iCs/>
        </w:rPr>
        <w:t>=== CC#3 ===</w:t>
      </w:r>
    </w:p>
    <w:p w14:paraId="3E179631" w14:textId="77777777" w:rsidR="00EE6CDE" w:rsidRDefault="00EE6CDE" w:rsidP="00EE6CDE">
      <w:pPr>
        <w:pStyle w:val="FP"/>
        <w:keepLines/>
        <w:rPr>
          <w:i/>
          <w:iCs/>
        </w:rPr>
      </w:pPr>
      <w:r>
        <w:rPr>
          <w:i/>
          <w:iCs/>
        </w:rPr>
        <w:t>Ihab Guirguis (FirstNet) is fine with r03.</w:t>
      </w:r>
    </w:p>
    <w:p w14:paraId="7AF5AC95" w14:textId="7FBE2ED5" w:rsidR="00EE6CDE" w:rsidRDefault="00EE6CDE" w:rsidP="00EE6CDE">
      <w:pPr>
        <w:pStyle w:val="FP"/>
        <w:keepLines/>
        <w:rPr>
          <w:i/>
          <w:iCs/>
        </w:rPr>
      </w:pPr>
    </w:p>
    <w:p w14:paraId="3DEAC17F" w14:textId="77777777" w:rsidR="00EE6CDE" w:rsidRPr="00A3071B" w:rsidRDefault="00EE6CDE" w:rsidP="00EE6CDE">
      <w:pPr>
        <w:keepNext/>
        <w:keepLines/>
      </w:pPr>
      <w:r>
        <w:rPr>
          <w:b/>
        </w:rPr>
        <w:t>Discussion and conclusion:</w:t>
      </w:r>
    </w:p>
    <w:p w14:paraId="7B0BDD89" w14:textId="7C978BE8" w:rsidR="00EE6CDE" w:rsidRDefault="00EE6CDE" w:rsidP="00EE6CDE">
      <w:r>
        <w:t>S2-2007594r02 with a note: '</w:t>
      </w:r>
      <w:r w:rsidRPr="00EE6CDE">
        <w:rPr>
          <w:i/>
          <w:iCs/>
          <w:color w:val="0000FF"/>
        </w:rPr>
        <w:t xml:space="preserve">Note: The BM-MC sends the user plane data to P-GW via </w:t>
      </w:r>
      <w:proofErr w:type="spellStart"/>
      <w:r w:rsidRPr="00EE6CDE">
        <w:rPr>
          <w:i/>
          <w:iCs/>
          <w:color w:val="0000FF"/>
        </w:rPr>
        <w:t>SGi</w:t>
      </w:r>
      <w:proofErr w:type="spellEnd"/>
      <w:r w:rsidRPr="00EE6CDE">
        <w:rPr>
          <w:i/>
          <w:iCs/>
          <w:color w:val="0000FF"/>
        </w:rPr>
        <w:t xml:space="preserve"> interface not shown in this figure</w:t>
      </w:r>
      <w:r>
        <w:t xml:space="preserve">'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2007943</w:t>
      </w:r>
      <w:r>
        <w:t xml:space="preserve">, which was </w:t>
      </w:r>
      <w:r>
        <w:rPr>
          <w:color w:val="FF0000"/>
        </w:rPr>
        <w:t>approved</w:t>
      </w:r>
      <w:r>
        <w:t>.</w:t>
      </w:r>
    </w:p>
    <w:p w14:paraId="0FCE775D" w14:textId="7DC191E5" w:rsidR="00EE6CDE" w:rsidRDefault="00EE6CDE" w:rsidP="00EE6CDE">
      <w:pPr>
        <w:pBdr>
          <w:top w:val="single" w:sz="4" w:space="1" w:color="auto"/>
        </w:pBdr>
      </w:pPr>
      <w:r>
        <w:rPr>
          <w:color w:val="0000FF"/>
        </w:rPr>
        <w:t>TD S2</w:t>
      </w:r>
      <w:r>
        <w:rPr>
          <w:color w:val="0000FF"/>
        </w:rPr>
        <w:noBreakHyphen/>
        <w:t>2007595</w:t>
      </w:r>
      <w:r w:rsidR="004B3AA1">
        <w:t xml:space="preserve"> </w:t>
      </w:r>
      <w:r>
        <w:t>(P-CR)</w:t>
      </w:r>
      <w:r w:rsidR="004B3AA1">
        <w:t xml:space="preserve"> </w:t>
      </w:r>
      <w:r>
        <w:t>KI#9 proposal on the interim conclusion.</w:t>
      </w:r>
      <w:r w:rsidR="004B3AA1">
        <w:t xml:space="preserve"> </w:t>
      </w:r>
      <w:r>
        <w:t>(Source: ZTE)</w:t>
      </w:r>
      <w:r w:rsidR="004B3AA1">
        <w:t xml:space="preserve"> </w:t>
      </w:r>
    </w:p>
    <w:p w14:paraId="1CF8DA22" w14:textId="77777777" w:rsidR="00EE6CDE" w:rsidRPr="00EE6CDE" w:rsidRDefault="00EE6CDE" w:rsidP="00EE6CDE">
      <w:pPr>
        <w:pStyle w:val="FP"/>
        <w:keepLines/>
        <w:rPr>
          <w:b/>
          <w:bCs/>
          <w:i/>
          <w:iCs/>
        </w:rPr>
      </w:pPr>
      <w:r w:rsidRPr="00EE6CDE">
        <w:rPr>
          <w:b/>
          <w:bCs/>
          <w:i/>
          <w:iCs/>
        </w:rPr>
        <w:t>e-mail comments:</w:t>
      </w:r>
    </w:p>
    <w:p w14:paraId="29DBBB3B" w14:textId="77777777" w:rsidR="00EE6CDE" w:rsidRDefault="00EE6CDE" w:rsidP="00EE6CDE">
      <w:pPr>
        <w:pStyle w:val="FP"/>
        <w:keepLines/>
        <w:rPr>
          <w:i/>
          <w:iCs/>
        </w:rPr>
      </w:pPr>
      <w:r>
        <w:rPr>
          <w:i/>
          <w:iCs/>
        </w:rPr>
        <w:t>Judy (Ericsson) proposes to postpone this paper as there are still new solutions on KI#9 for this meeting.</w:t>
      </w:r>
    </w:p>
    <w:p w14:paraId="40784CCA" w14:textId="77777777" w:rsidR="00EE6CDE" w:rsidRDefault="00EE6CDE" w:rsidP="00EE6CDE">
      <w:pPr>
        <w:pStyle w:val="FP"/>
        <w:keepLines/>
        <w:rPr>
          <w:i/>
          <w:iCs/>
        </w:rPr>
      </w:pPr>
      <w:proofErr w:type="spellStart"/>
      <w:r>
        <w:rPr>
          <w:i/>
          <w:iCs/>
        </w:rPr>
        <w:t>zhendong</w:t>
      </w:r>
      <w:proofErr w:type="spellEnd"/>
      <w:r>
        <w:rPr>
          <w:i/>
          <w:iCs/>
        </w:rPr>
        <w:t xml:space="preserve"> (ZTE) provides the response</w:t>
      </w:r>
    </w:p>
    <w:p w14:paraId="1F7270BA" w14:textId="77777777" w:rsidR="00EE6CDE" w:rsidRDefault="00EE6CDE" w:rsidP="00EE6CDE">
      <w:pPr>
        <w:pStyle w:val="FP"/>
        <w:keepLines/>
        <w:rPr>
          <w:i/>
          <w:iCs/>
        </w:rPr>
      </w:pPr>
      <w:r>
        <w:rPr>
          <w:i/>
          <w:iCs/>
        </w:rPr>
        <w:t>Miguel (Qualcomm) agrees it may be better to hold conclusions until next meeting, we might want to start some preliminary evaluation though?</w:t>
      </w:r>
    </w:p>
    <w:p w14:paraId="410A5CC6" w14:textId="77777777" w:rsidR="00EE6CDE" w:rsidRDefault="00EE6CDE" w:rsidP="00EE6CDE">
      <w:pPr>
        <w:pStyle w:val="FP"/>
        <w:keepLines/>
        <w:rPr>
          <w:i/>
          <w:iCs/>
        </w:rPr>
      </w:pPr>
      <w:proofErr w:type="spellStart"/>
      <w:r>
        <w:rPr>
          <w:i/>
          <w:iCs/>
        </w:rPr>
        <w:t>zhendong</w:t>
      </w:r>
      <w:proofErr w:type="spellEnd"/>
      <w:r>
        <w:rPr>
          <w:i/>
          <w:iCs/>
        </w:rPr>
        <w:t xml:space="preserve"> (ZTE) provides the r01, the evaluation and conclusion part of 7685 is merged to 7595.</w:t>
      </w:r>
    </w:p>
    <w:p w14:paraId="25E7330A" w14:textId="77777777" w:rsidR="00EE6CDE" w:rsidRDefault="00EE6CDE" w:rsidP="00EE6CDE">
      <w:pPr>
        <w:pStyle w:val="FP"/>
        <w:keepLines/>
        <w:rPr>
          <w:i/>
          <w:iCs/>
        </w:rPr>
      </w:pPr>
      <w:proofErr w:type="spellStart"/>
      <w:r>
        <w:rPr>
          <w:i/>
          <w:iCs/>
        </w:rPr>
        <w:t>zhendong</w:t>
      </w:r>
      <w:proofErr w:type="spellEnd"/>
      <w:r>
        <w:rPr>
          <w:i/>
          <w:iCs/>
        </w:rPr>
        <w:t xml:space="preserve"> (ZTE) provides the response.</w:t>
      </w:r>
    </w:p>
    <w:p w14:paraId="0F01876B" w14:textId="77777777" w:rsidR="00EE6CDE" w:rsidRDefault="00EE6CDE" w:rsidP="00EE6CDE">
      <w:pPr>
        <w:pStyle w:val="FP"/>
        <w:keepLines/>
        <w:rPr>
          <w:i/>
          <w:iCs/>
        </w:rPr>
      </w:pPr>
      <w:r>
        <w:rPr>
          <w:i/>
          <w:iCs/>
        </w:rPr>
        <w:t>Fenqin (Huawei) provides r02.</w:t>
      </w:r>
    </w:p>
    <w:p w14:paraId="5CC036F0" w14:textId="77777777" w:rsidR="00EE6CDE" w:rsidRDefault="00EE6CDE" w:rsidP="00EE6CDE">
      <w:pPr>
        <w:pStyle w:val="FP"/>
        <w:keepLines/>
        <w:rPr>
          <w:i/>
          <w:iCs/>
        </w:rPr>
      </w:pPr>
      <w:proofErr w:type="spellStart"/>
      <w:r>
        <w:rPr>
          <w:i/>
          <w:iCs/>
        </w:rPr>
        <w:t>Youngkyo</w:t>
      </w:r>
      <w:proofErr w:type="spellEnd"/>
      <w:r>
        <w:rPr>
          <w:i/>
          <w:iCs/>
        </w:rPr>
        <w:t>(Samsung) provides request for clarification.</w:t>
      </w:r>
    </w:p>
    <w:p w14:paraId="46166C6E" w14:textId="77777777" w:rsidR="00EE6CDE" w:rsidRDefault="00EE6CDE" w:rsidP="00EE6CDE">
      <w:pPr>
        <w:pStyle w:val="FP"/>
        <w:keepLines/>
        <w:rPr>
          <w:i/>
          <w:iCs/>
        </w:rPr>
      </w:pPr>
      <w:r>
        <w:rPr>
          <w:i/>
          <w:iCs/>
        </w:rPr>
        <w:t>LaeYoung (LGE) asks a Q for clarification.</w:t>
      </w:r>
    </w:p>
    <w:p w14:paraId="7946B173" w14:textId="77777777" w:rsidR="00EE6CDE" w:rsidRDefault="00EE6CDE" w:rsidP="00EE6CDE">
      <w:pPr>
        <w:pStyle w:val="FP"/>
        <w:keepLines/>
        <w:rPr>
          <w:i/>
          <w:iCs/>
        </w:rPr>
      </w:pPr>
      <w:proofErr w:type="spellStart"/>
      <w:r>
        <w:rPr>
          <w:i/>
          <w:iCs/>
        </w:rPr>
        <w:t>zhendong</w:t>
      </w:r>
      <w:proofErr w:type="spellEnd"/>
      <w:r>
        <w:rPr>
          <w:i/>
          <w:iCs/>
        </w:rPr>
        <w:t xml:space="preserve"> (ZTE) responds to LaeYoung</w:t>
      </w:r>
    </w:p>
    <w:p w14:paraId="6B9F0599" w14:textId="77777777" w:rsidR="00EE6CDE" w:rsidRDefault="00EE6CDE" w:rsidP="00EE6CDE">
      <w:pPr>
        <w:pStyle w:val="FP"/>
        <w:keepLines/>
        <w:rPr>
          <w:i/>
          <w:iCs/>
        </w:rPr>
      </w:pPr>
      <w:r>
        <w:rPr>
          <w:i/>
          <w:iCs/>
        </w:rPr>
        <w:t xml:space="preserve">LaeYoung (LGE) responds to </w:t>
      </w:r>
      <w:proofErr w:type="spellStart"/>
      <w:r>
        <w:rPr>
          <w:i/>
          <w:iCs/>
        </w:rPr>
        <w:t>Zhendong</w:t>
      </w:r>
      <w:proofErr w:type="spellEnd"/>
      <w:r>
        <w:rPr>
          <w:i/>
          <w:iCs/>
        </w:rPr>
        <w:t xml:space="preserve"> (ZTE).</w:t>
      </w:r>
    </w:p>
    <w:p w14:paraId="6CA76590" w14:textId="77777777" w:rsidR="00EE6CDE" w:rsidRDefault="00EE6CDE" w:rsidP="00EE6CDE">
      <w:pPr>
        <w:pStyle w:val="FP"/>
        <w:keepLines/>
        <w:rPr>
          <w:i/>
          <w:iCs/>
        </w:rPr>
      </w:pPr>
      <w:r>
        <w:rPr>
          <w:i/>
          <w:iCs/>
        </w:rPr>
        <w:t>Judy (Ericsson) provided r03.</w:t>
      </w:r>
    </w:p>
    <w:p w14:paraId="54DEF65B" w14:textId="77777777" w:rsidR="00EE6CDE" w:rsidRDefault="00EE6CDE" w:rsidP="00EE6CDE">
      <w:pPr>
        <w:pStyle w:val="FP"/>
        <w:keepLines/>
        <w:rPr>
          <w:i/>
          <w:iCs/>
        </w:rPr>
      </w:pPr>
      <w:r>
        <w:rPr>
          <w:i/>
          <w:iCs/>
        </w:rPr>
        <w:t>Dario (Qualcomm) provides r04</w:t>
      </w:r>
    </w:p>
    <w:p w14:paraId="2E13D680" w14:textId="77777777" w:rsidR="00EE6CDE" w:rsidRDefault="00EE6CDE" w:rsidP="00EE6CDE">
      <w:pPr>
        <w:pStyle w:val="FP"/>
        <w:keepLines/>
        <w:rPr>
          <w:i/>
          <w:iCs/>
        </w:rPr>
      </w:pPr>
      <w:r>
        <w:rPr>
          <w:i/>
          <w:iCs/>
        </w:rPr>
        <w:t>Fenqin (Huawei) provides r05</w:t>
      </w:r>
    </w:p>
    <w:p w14:paraId="30812BAE" w14:textId="77777777" w:rsidR="00EE6CDE" w:rsidRDefault="00EE6CDE" w:rsidP="00EE6CDE">
      <w:pPr>
        <w:pStyle w:val="FP"/>
        <w:keepLines/>
        <w:rPr>
          <w:i/>
          <w:iCs/>
        </w:rPr>
      </w:pPr>
      <w:r>
        <w:rPr>
          <w:i/>
          <w:iCs/>
        </w:rPr>
        <w:t>=== Phase 2 revisions deadline ===</w:t>
      </w:r>
    </w:p>
    <w:p w14:paraId="519B7492" w14:textId="77777777" w:rsidR="00EE6CDE" w:rsidRDefault="00EE6CDE" w:rsidP="00EE6CDE">
      <w:pPr>
        <w:pStyle w:val="FP"/>
        <w:keepLines/>
        <w:rPr>
          <w:i/>
          <w:iCs/>
        </w:rPr>
      </w:pPr>
      <w:r>
        <w:rPr>
          <w:i/>
          <w:iCs/>
        </w:rPr>
        <w:t>LaeYoung (LGE) is fine with r05.</w:t>
      </w:r>
    </w:p>
    <w:p w14:paraId="05086DA9" w14:textId="77777777" w:rsidR="00EE6CDE" w:rsidRDefault="00EE6CDE" w:rsidP="00EE6CDE">
      <w:pPr>
        <w:pStyle w:val="FP"/>
        <w:keepLines/>
        <w:rPr>
          <w:i/>
          <w:iCs/>
        </w:rPr>
      </w:pPr>
      <w:proofErr w:type="spellStart"/>
      <w:r>
        <w:rPr>
          <w:i/>
          <w:iCs/>
        </w:rPr>
        <w:lastRenderedPageBreak/>
        <w:t>zhendong</w:t>
      </w:r>
      <w:proofErr w:type="spellEnd"/>
      <w:r>
        <w:rPr>
          <w:i/>
          <w:iCs/>
        </w:rPr>
        <w:t xml:space="preserve"> (ZTE) is fine with r05</w:t>
      </w:r>
    </w:p>
    <w:p w14:paraId="1BB122EB" w14:textId="77777777" w:rsidR="00EE6CDE" w:rsidRDefault="00EE6CDE" w:rsidP="00EE6CDE">
      <w:pPr>
        <w:pStyle w:val="FP"/>
        <w:keepLines/>
        <w:rPr>
          <w:i/>
          <w:iCs/>
        </w:rPr>
      </w:pPr>
      <w:r>
        <w:rPr>
          <w:i/>
          <w:iCs/>
        </w:rPr>
        <w:t>Thomas (Nokia) has concerns with r05, Suggest bringing this to CC2</w:t>
      </w:r>
    </w:p>
    <w:p w14:paraId="7E5EBDE2" w14:textId="77777777" w:rsidR="00EE6CDE" w:rsidRDefault="00EE6CDE" w:rsidP="00EE6CDE">
      <w:pPr>
        <w:pStyle w:val="FP"/>
        <w:keepLines/>
        <w:rPr>
          <w:i/>
          <w:iCs/>
        </w:rPr>
      </w:pPr>
      <w:r>
        <w:rPr>
          <w:i/>
          <w:iCs/>
        </w:rPr>
        <w:t>Fenqin (Huawei) Responds.</w:t>
      </w:r>
    </w:p>
    <w:p w14:paraId="1C9711BE" w14:textId="77777777" w:rsidR="00EE6CDE" w:rsidRDefault="00EE6CDE" w:rsidP="00EE6CDE">
      <w:pPr>
        <w:pStyle w:val="FP"/>
        <w:keepLines/>
        <w:rPr>
          <w:i/>
          <w:iCs/>
        </w:rPr>
      </w:pPr>
      <w:r>
        <w:rPr>
          <w:i/>
          <w:iCs/>
        </w:rPr>
        <w:t>Thomas (Nokia) provides late r06, Suggest bringing this to CC2</w:t>
      </w:r>
    </w:p>
    <w:p w14:paraId="3EFCF2B7" w14:textId="77777777" w:rsidR="00EE6CDE" w:rsidRDefault="00EE6CDE" w:rsidP="00EE6CDE">
      <w:pPr>
        <w:pStyle w:val="FP"/>
        <w:keepLines/>
        <w:rPr>
          <w:i/>
          <w:iCs/>
        </w:rPr>
      </w:pPr>
      <w:proofErr w:type="spellStart"/>
      <w:r>
        <w:rPr>
          <w:i/>
          <w:iCs/>
        </w:rPr>
        <w:t>zhendong</w:t>
      </w:r>
      <w:proofErr w:type="spellEnd"/>
      <w:r>
        <w:rPr>
          <w:i/>
          <w:iCs/>
        </w:rPr>
        <w:t xml:space="preserve"> (ZTE) responds to </w:t>
      </w:r>
      <w:proofErr w:type="spellStart"/>
      <w:r>
        <w:rPr>
          <w:i/>
          <w:iCs/>
        </w:rPr>
        <w:t>thomas</w:t>
      </w:r>
      <w:proofErr w:type="spellEnd"/>
    </w:p>
    <w:p w14:paraId="221FDC36" w14:textId="77777777" w:rsidR="00EE6CDE" w:rsidRDefault="00EE6CDE" w:rsidP="00EE6CDE">
      <w:pPr>
        <w:pStyle w:val="FP"/>
        <w:keepLines/>
        <w:rPr>
          <w:i/>
          <w:iCs/>
        </w:rPr>
      </w:pPr>
      <w:r>
        <w:rPr>
          <w:i/>
          <w:iCs/>
        </w:rPr>
        <w:t>=== Phase 2 final deadline ===</w:t>
      </w:r>
    </w:p>
    <w:p w14:paraId="7EAE08AD" w14:textId="77777777" w:rsidR="00EE6CDE" w:rsidRDefault="00EE6CDE" w:rsidP="00EE6CDE">
      <w:pPr>
        <w:pStyle w:val="FP"/>
        <w:keepLines/>
        <w:rPr>
          <w:i/>
          <w:iCs/>
        </w:rPr>
      </w:pPr>
      <w:r>
        <w:rPr>
          <w:i/>
          <w:iCs/>
        </w:rPr>
        <w:t>=== CC#3 ===</w:t>
      </w:r>
    </w:p>
    <w:p w14:paraId="11D51702" w14:textId="3B4FC7BA" w:rsidR="00EE6CDE" w:rsidRDefault="00EE6CDE" w:rsidP="00EE6CDE">
      <w:pPr>
        <w:pStyle w:val="FP"/>
        <w:keepLines/>
        <w:rPr>
          <w:i/>
          <w:iCs/>
        </w:rPr>
      </w:pPr>
    </w:p>
    <w:p w14:paraId="36E0543C" w14:textId="77777777" w:rsidR="00EE6CDE" w:rsidRPr="00A3071B" w:rsidRDefault="00EE6CDE" w:rsidP="00EE6CDE">
      <w:pPr>
        <w:keepNext/>
        <w:keepLines/>
      </w:pPr>
      <w:r>
        <w:rPr>
          <w:b/>
        </w:rPr>
        <w:t>Discussion and conclusion:</w:t>
      </w:r>
    </w:p>
    <w:p w14:paraId="570C5797" w14:textId="3D79CF0D" w:rsidR="00EE6CDE" w:rsidRDefault="00EE6CDE" w:rsidP="00EE6CDE">
      <w:r>
        <w:t xml:space="preserve">S2-2007595r06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2007944</w:t>
      </w:r>
      <w:r>
        <w:t xml:space="preserve">, which was </w:t>
      </w:r>
      <w:r>
        <w:rPr>
          <w:color w:val="FF0000"/>
        </w:rPr>
        <w:t>approved</w:t>
      </w:r>
      <w:r>
        <w:t>.</w:t>
      </w:r>
    </w:p>
    <w:p w14:paraId="6D36D7E9" w14:textId="2DDAE536" w:rsidR="00EE6CDE" w:rsidRDefault="00EE6CDE" w:rsidP="004B3AA1">
      <w:pPr>
        <w:pBdr>
          <w:top w:val="single" w:sz="4" w:space="1" w:color="auto"/>
        </w:pBdr>
      </w:pPr>
      <w:r>
        <w:rPr>
          <w:color w:val="0000FF"/>
        </w:rPr>
        <w:t>TD S2</w:t>
      </w:r>
      <w:r>
        <w:rPr>
          <w:color w:val="0000FF"/>
        </w:rPr>
        <w:noBreakHyphen/>
        <w:t>2006844</w:t>
      </w:r>
      <w:r w:rsidR="004B3AA1">
        <w:t xml:space="preserve"> </w:t>
      </w:r>
      <w:r>
        <w:t>(P-CR)</w:t>
      </w:r>
      <w:r w:rsidR="004B3AA1">
        <w:t xml:space="preserve"> </w:t>
      </w:r>
      <w:r>
        <w:t>KI#3: Evaluation update .</w:t>
      </w:r>
      <w:r w:rsidR="004B3AA1">
        <w:t xml:space="preserve"> </w:t>
      </w:r>
      <w:r>
        <w:t xml:space="preserve">(Source: Huawei, </w:t>
      </w:r>
      <w:proofErr w:type="spellStart"/>
      <w:r>
        <w:t>HiSilicon</w:t>
      </w:r>
      <w:proofErr w:type="spellEnd"/>
      <w:r>
        <w:t>)</w:t>
      </w:r>
    </w:p>
    <w:p w14:paraId="6C05F8A8" w14:textId="77777777" w:rsidR="00EE6CDE" w:rsidRPr="00EE6CDE" w:rsidRDefault="00EE6CDE" w:rsidP="00EE6CDE">
      <w:pPr>
        <w:pStyle w:val="FP"/>
        <w:keepLines/>
        <w:rPr>
          <w:b/>
          <w:bCs/>
          <w:i/>
          <w:iCs/>
        </w:rPr>
      </w:pPr>
      <w:r w:rsidRPr="00EE6CDE">
        <w:rPr>
          <w:b/>
          <w:bCs/>
          <w:i/>
          <w:iCs/>
        </w:rPr>
        <w:t>e-mail comments:</w:t>
      </w:r>
    </w:p>
    <w:p w14:paraId="665156F7" w14:textId="77777777" w:rsidR="00EE6CDE" w:rsidRDefault="00EE6CDE" w:rsidP="00EE6CDE">
      <w:pPr>
        <w:pStyle w:val="FP"/>
        <w:keepLines/>
        <w:rPr>
          <w:i/>
          <w:iCs/>
        </w:rPr>
      </w:pPr>
      <w:r>
        <w:rPr>
          <w:i/>
          <w:iCs/>
        </w:rPr>
        <w:t>Haiyang(Huawei) provides r01 as the merge of 7779, 7687, 7368 and 7517</w:t>
      </w:r>
    </w:p>
    <w:p w14:paraId="6F939FC5" w14:textId="77777777" w:rsidR="00EE6CDE" w:rsidRDefault="00EE6CDE" w:rsidP="00EE6CDE">
      <w:pPr>
        <w:pStyle w:val="FP"/>
        <w:keepLines/>
        <w:rPr>
          <w:i/>
          <w:iCs/>
        </w:rPr>
      </w:pPr>
      <w:r>
        <w:rPr>
          <w:i/>
          <w:iCs/>
        </w:rPr>
        <w:t>=== CC#2 ===</w:t>
      </w:r>
    </w:p>
    <w:p w14:paraId="7E10887D" w14:textId="77777777" w:rsidR="00EE6CDE" w:rsidRDefault="00EE6CDE" w:rsidP="00EE6CDE">
      <w:pPr>
        <w:pStyle w:val="FP"/>
        <w:keepLines/>
        <w:rPr>
          <w:i/>
          <w:iCs/>
        </w:rPr>
      </w:pPr>
      <w:r>
        <w:rPr>
          <w:i/>
          <w:iCs/>
        </w:rPr>
        <w:t>Heng Nie(China Telecom) provide comment for impact on NF Discovery and selection.</w:t>
      </w:r>
    </w:p>
    <w:p w14:paraId="54489EEA" w14:textId="77777777" w:rsidR="00EE6CDE" w:rsidRDefault="00EE6CDE" w:rsidP="00EE6CDE">
      <w:pPr>
        <w:pStyle w:val="FP"/>
        <w:keepLines/>
        <w:rPr>
          <w:i/>
          <w:iCs/>
        </w:rPr>
      </w:pPr>
      <w:r>
        <w:rPr>
          <w:i/>
          <w:iCs/>
        </w:rPr>
        <w:t>Haiyang (Huawei) clarifies to Heng (China Telecom)</w:t>
      </w:r>
    </w:p>
    <w:p w14:paraId="37ED629F" w14:textId="77777777" w:rsidR="00EE6CDE" w:rsidRDefault="00EE6CDE" w:rsidP="00EE6CDE">
      <w:pPr>
        <w:pStyle w:val="FP"/>
        <w:keepLines/>
        <w:rPr>
          <w:i/>
          <w:iCs/>
        </w:rPr>
      </w:pPr>
      <w:proofErr w:type="spellStart"/>
      <w:r>
        <w:rPr>
          <w:i/>
          <w:iCs/>
        </w:rPr>
        <w:t>Hoyeon</w:t>
      </w:r>
      <w:proofErr w:type="spellEnd"/>
      <w:r>
        <w:rPr>
          <w:i/>
          <w:iCs/>
        </w:rPr>
        <w:t xml:space="preserve"> (Samsung) comments and provides r02.</w:t>
      </w:r>
    </w:p>
    <w:p w14:paraId="2E62B8D7" w14:textId="77777777" w:rsidR="00EE6CDE" w:rsidRDefault="00EE6CDE" w:rsidP="00EE6CDE">
      <w:pPr>
        <w:pStyle w:val="FP"/>
        <w:keepLines/>
        <w:rPr>
          <w:i/>
          <w:iCs/>
        </w:rPr>
      </w:pPr>
      <w:r>
        <w:rPr>
          <w:i/>
          <w:iCs/>
        </w:rPr>
        <w:t>Belen (Ericsson) provides r03.</w:t>
      </w:r>
    </w:p>
    <w:p w14:paraId="3CF8828C" w14:textId="77777777" w:rsidR="00EE6CDE" w:rsidRDefault="00EE6CDE" w:rsidP="00EE6CDE">
      <w:pPr>
        <w:pStyle w:val="FP"/>
        <w:keepLines/>
        <w:rPr>
          <w:i/>
          <w:iCs/>
        </w:rPr>
      </w:pPr>
      <w:r>
        <w:rPr>
          <w:i/>
          <w:iCs/>
        </w:rPr>
        <w:t>Haiyang (Huawei) clarifies and provides r04</w:t>
      </w:r>
    </w:p>
    <w:p w14:paraId="520D0EAC" w14:textId="77777777" w:rsidR="00EE6CDE" w:rsidRDefault="00EE6CDE" w:rsidP="00EE6CDE">
      <w:pPr>
        <w:pStyle w:val="FP"/>
        <w:keepLines/>
        <w:rPr>
          <w:i/>
          <w:iCs/>
        </w:rPr>
      </w:pPr>
      <w:proofErr w:type="spellStart"/>
      <w:r>
        <w:rPr>
          <w:i/>
          <w:iCs/>
        </w:rPr>
        <w:t>Hoyeon</w:t>
      </w:r>
      <w:proofErr w:type="spellEnd"/>
      <w:r>
        <w:rPr>
          <w:i/>
          <w:iCs/>
        </w:rPr>
        <w:t xml:space="preserve"> (Samsung) objects to r00, r01 and r04, provides r05.</w:t>
      </w:r>
    </w:p>
    <w:p w14:paraId="35747FF4" w14:textId="77777777" w:rsidR="00EE6CDE" w:rsidRDefault="00EE6CDE" w:rsidP="00EE6CDE">
      <w:pPr>
        <w:pStyle w:val="FP"/>
        <w:keepLines/>
        <w:rPr>
          <w:i/>
          <w:iCs/>
        </w:rPr>
      </w:pPr>
      <w:r>
        <w:rPr>
          <w:i/>
          <w:iCs/>
        </w:rPr>
        <w:t>Haiyang (Huawei) provides r06.</w:t>
      </w:r>
    </w:p>
    <w:p w14:paraId="0D965306" w14:textId="77777777" w:rsidR="00EE6CDE" w:rsidRDefault="00EE6CDE" w:rsidP="00EE6CDE">
      <w:pPr>
        <w:pStyle w:val="FP"/>
        <w:keepLines/>
        <w:rPr>
          <w:i/>
          <w:iCs/>
        </w:rPr>
      </w:pPr>
      <w:r>
        <w:rPr>
          <w:i/>
          <w:iCs/>
        </w:rPr>
        <w:t>Alessio(</w:t>
      </w:r>
      <w:proofErr w:type="spellStart"/>
      <w:r>
        <w:rPr>
          <w:i/>
          <w:iCs/>
        </w:rPr>
        <w:t>nokia</w:t>
      </w:r>
      <w:proofErr w:type="spellEnd"/>
      <w:r>
        <w:rPr>
          <w:i/>
          <w:iCs/>
        </w:rPr>
        <w:t>) provides r07</w:t>
      </w:r>
    </w:p>
    <w:p w14:paraId="058570F1" w14:textId="77777777" w:rsidR="00EE6CDE" w:rsidRDefault="00EE6CDE" w:rsidP="00EE6CDE">
      <w:pPr>
        <w:pStyle w:val="FP"/>
        <w:keepLines/>
        <w:rPr>
          <w:i/>
          <w:iCs/>
        </w:rPr>
      </w:pPr>
      <w:r>
        <w:rPr>
          <w:i/>
          <w:iCs/>
        </w:rPr>
        <w:t>Haiyang (Huawei) provides r08</w:t>
      </w:r>
    </w:p>
    <w:p w14:paraId="34C990E7" w14:textId="77777777" w:rsidR="00EE6CDE" w:rsidRDefault="00EE6CDE" w:rsidP="00EE6CDE">
      <w:pPr>
        <w:pStyle w:val="FP"/>
        <w:keepLines/>
        <w:rPr>
          <w:i/>
          <w:iCs/>
        </w:rPr>
      </w:pPr>
      <w:proofErr w:type="spellStart"/>
      <w:r>
        <w:rPr>
          <w:i/>
          <w:iCs/>
        </w:rPr>
        <w:t>Hoyeon</w:t>
      </w:r>
      <w:proofErr w:type="spellEnd"/>
      <w:r>
        <w:rPr>
          <w:i/>
          <w:iCs/>
        </w:rPr>
        <w:t xml:space="preserve"> (Samsung) comments.</w:t>
      </w:r>
    </w:p>
    <w:p w14:paraId="3611ECC4" w14:textId="77777777" w:rsidR="00EE6CDE" w:rsidRDefault="00EE6CDE" w:rsidP="00EE6CDE">
      <w:pPr>
        <w:pStyle w:val="FP"/>
        <w:keepLines/>
        <w:rPr>
          <w:i/>
          <w:iCs/>
        </w:rPr>
      </w:pPr>
      <w:r>
        <w:rPr>
          <w:i/>
          <w:iCs/>
        </w:rPr>
        <w:t>Haiyang (Huawei) responses</w:t>
      </w:r>
    </w:p>
    <w:p w14:paraId="7ECAF3F4" w14:textId="77777777" w:rsidR="00EE6CDE" w:rsidRDefault="00EE6CDE" w:rsidP="00EE6CDE">
      <w:pPr>
        <w:pStyle w:val="FP"/>
        <w:keepLines/>
        <w:rPr>
          <w:i/>
          <w:iCs/>
        </w:rPr>
      </w:pPr>
      <w:r>
        <w:rPr>
          <w:i/>
          <w:iCs/>
        </w:rPr>
        <w:t>=== Phase 2 revisions deadline ===</w:t>
      </w:r>
    </w:p>
    <w:p w14:paraId="0551822F" w14:textId="77777777" w:rsidR="00EE6CDE" w:rsidRDefault="00EE6CDE" w:rsidP="00EE6CDE">
      <w:pPr>
        <w:pStyle w:val="FP"/>
        <w:keepLines/>
        <w:rPr>
          <w:i/>
          <w:iCs/>
        </w:rPr>
      </w:pPr>
      <w:proofErr w:type="spellStart"/>
      <w:r>
        <w:rPr>
          <w:i/>
          <w:iCs/>
        </w:rPr>
        <w:t>Hoyeon</w:t>
      </w:r>
      <w:proofErr w:type="spellEnd"/>
      <w:r>
        <w:rPr>
          <w:i/>
          <w:iCs/>
        </w:rPr>
        <w:t xml:space="preserve"> (Samsung) replies to Haiyang (Huawei) and comments that the evaluation text is not valid.</w:t>
      </w:r>
    </w:p>
    <w:p w14:paraId="13CD2623" w14:textId="77777777" w:rsidR="00EE6CDE" w:rsidRDefault="00EE6CDE" w:rsidP="00EE6CDE">
      <w:pPr>
        <w:pStyle w:val="FP"/>
        <w:keepLines/>
        <w:rPr>
          <w:i/>
          <w:iCs/>
        </w:rPr>
      </w:pPr>
      <w:proofErr w:type="spellStart"/>
      <w:r>
        <w:rPr>
          <w:i/>
          <w:iCs/>
        </w:rPr>
        <w:t>Hoyeon</w:t>
      </w:r>
      <w:proofErr w:type="spellEnd"/>
      <w:r>
        <w:rPr>
          <w:i/>
          <w:iCs/>
        </w:rPr>
        <w:t xml:space="preserve"> (Samsung) objects to r06, r07 and r08 as the revisions include invalid/incomplete evaluation.</w:t>
      </w:r>
    </w:p>
    <w:p w14:paraId="78A846CF" w14:textId="77777777" w:rsidR="00EE6CDE" w:rsidRDefault="00EE6CDE" w:rsidP="00EE6CDE">
      <w:pPr>
        <w:pStyle w:val="FP"/>
        <w:keepLines/>
        <w:rPr>
          <w:i/>
          <w:iCs/>
        </w:rPr>
      </w:pPr>
      <w:r>
        <w:rPr>
          <w:i/>
          <w:iCs/>
        </w:rPr>
        <w:t>Haiyang (Huawei) objects the revisions which include IWK support, i.e. r02, r03 and r05. Suggests to go with r08 moving the NF Selection part</w:t>
      </w:r>
    </w:p>
    <w:p w14:paraId="35CA3AF9" w14:textId="77777777" w:rsidR="00EE6CDE" w:rsidRDefault="00EE6CDE" w:rsidP="00EE6CDE">
      <w:pPr>
        <w:pStyle w:val="FP"/>
        <w:keepLines/>
        <w:rPr>
          <w:i/>
          <w:iCs/>
        </w:rPr>
      </w:pPr>
      <w:proofErr w:type="spellStart"/>
      <w:r>
        <w:rPr>
          <w:i/>
          <w:iCs/>
        </w:rPr>
        <w:t>Jinguo</w:t>
      </w:r>
      <w:proofErr w:type="spellEnd"/>
      <w:r>
        <w:rPr>
          <w:i/>
          <w:iCs/>
        </w:rPr>
        <w:t>(ZTE) suggest to remove the URLLC part?</w:t>
      </w:r>
    </w:p>
    <w:p w14:paraId="3E60532F" w14:textId="77777777" w:rsidR="00EE6CDE" w:rsidRDefault="00EE6CDE" w:rsidP="00EE6CDE">
      <w:pPr>
        <w:pStyle w:val="FP"/>
        <w:keepLines/>
        <w:rPr>
          <w:i/>
          <w:iCs/>
        </w:rPr>
      </w:pPr>
      <w:r>
        <w:rPr>
          <w:i/>
          <w:iCs/>
        </w:rPr>
        <w:t xml:space="preserve">Haiyang (Huawei) agrees with </w:t>
      </w:r>
      <w:proofErr w:type="spellStart"/>
      <w:r>
        <w:rPr>
          <w:i/>
          <w:iCs/>
        </w:rPr>
        <w:t>Jinguo</w:t>
      </w:r>
      <w:proofErr w:type="spellEnd"/>
      <w:r>
        <w:rPr>
          <w:i/>
          <w:iCs/>
        </w:rPr>
        <w:t xml:space="preserve"> (ZTE).</w:t>
      </w:r>
    </w:p>
    <w:p w14:paraId="2018CFF8" w14:textId="77777777" w:rsidR="00EE6CDE" w:rsidRDefault="00EE6CDE" w:rsidP="00EE6CDE">
      <w:pPr>
        <w:pStyle w:val="FP"/>
        <w:keepLines/>
        <w:rPr>
          <w:i/>
          <w:iCs/>
        </w:rPr>
      </w:pPr>
      <w:r>
        <w:rPr>
          <w:i/>
          <w:iCs/>
        </w:rPr>
        <w:t>Belen (Ericsson) asks ZTE for new updates.</w:t>
      </w:r>
    </w:p>
    <w:p w14:paraId="58E57C81" w14:textId="77777777" w:rsidR="00EE6CDE" w:rsidRDefault="00EE6CDE" w:rsidP="00EE6CDE">
      <w:pPr>
        <w:pStyle w:val="FP"/>
        <w:keepLines/>
        <w:rPr>
          <w:i/>
          <w:iCs/>
        </w:rPr>
      </w:pPr>
      <w:r>
        <w:rPr>
          <w:i/>
          <w:iCs/>
        </w:rPr>
        <w:t>Belen (Ericsson) objects to r07, r06, r05 and prefers r01.</w:t>
      </w:r>
    </w:p>
    <w:p w14:paraId="787567EC" w14:textId="77777777" w:rsidR="00EE6CDE" w:rsidRDefault="00EE6CDE" w:rsidP="00EE6CDE">
      <w:pPr>
        <w:pStyle w:val="FP"/>
        <w:keepLines/>
        <w:rPr>
          <w:i/>
          <w:iCs/>
        </w:rPr>
      </w:pPr>
      <w:r>
        <w:rPr>
          <w:i/>
          <w:iCs/>
        </w:rPr>
        <w:t>Belen (Ericsson) provides r10.</w:t>
      </w:r>
    </w:p>
    <w:p w14:paraId="43E06FE6" w14:textId="77777777" w:rsidR="00EE6CDE" w:rsidRDefault="00EE6CDE" w:rsidP="00EE6CDE">
      <w:pPr>
        <w:pStyle w:val="FP"/>
        <w:keepLines/>
        <w:rPr>
          <w:i/>
          <w:iCs/>
        </w:rPr>
      </w:pPr>
      <w:r>
        <w:rPr>
          <w:i/>
          <w:iCs/>
        </w:rPr>
        <w:t>Ericsson objects to other revisions, except r05 that needs minor updates.</w:t>
      </w:r>
    </w:p>
    <w:p w14:paraId="514593CD" w14:textId="77777777" w:rsidR="00EE6CDE" w:rsidRDefault="00EE6CDE" w:rsidP="00EE6CDE">
      <w:pPr>
        <w:pStyle w:val="FP"/>
        <w:keepLines/>
        <w:rPr>
          <w:i/>
          <w:iCs/>
        </w:rPr>
      </w:pPr>
      <w:r>
        <w:rPr>
          <w:i/>
          <w:iCs/>
        </w:rPr>
        <w:t>Nokia cannot agree to a new r10. Also cannot agree to r05.</w:t>
      </w:r>
    </w:p>
    <w:p w14:paraId="6B05EBE6" w14:textId="77777777" w:rsidR="00EE6CDE" w:rsidRDefault="00EE6CDE" w:rsidP="00EE6CDE">
      <w:pPr>
        <w:pStyle w:val="FP"/>
        <w:keepLines/>
        <w:rPr>
          <w:i/>
          <w:iCs/>
        </w:rPr>
      </w:pPr>
      <w:proofErr w:type="spellStart"/>
      <w:r>
        <w:rPr>
          <w:i/>
          <w:iCs/>
        </w:rPr>
        <w:t>Jinguo</w:t>
      </w:r>
      <w:proofErr w:type="spellEnd"/>
      <w:r>
        <w:rPr>
          <w:i/>
          <w:iCs/>
        </w:rPr>
        <w:t>(ZTE) asks can we go r08 with some wording changes as suggested by Belen:</w:t>
      </w:r>
    </w:p>
    <w:p w14:paraId="3EE0E8B5" w14:textId="77777777" w:rsidR="00EE6CDE" w:rsidRDefault="00EE6CDE" w:rsidP="00EE6CDE">
      <w:pPr>
        <w:pStyle w:val="FP"/>
        <w:keepLines/>
        <w:rPr>
          <w:i/>
          <w:iCs/>
        </w:rPr>
      </w:pPr>
      <w:r>
        <w:rPr>
          <w:i/>
          <w:iCs/>
        </w:rPr>
        <w:t>Alessio(Nokia) can accept the compromise by ZTE: otherwise we can just note this.</w:t>
      </w:r>
    </w:p>
    <w:p w14:paraId="6AF5C4F2" w14:textId="77777777" w:rsidR="00EE6CDE" w:rsidRDefault="00EE6CDE" w:rsidP="00EE6CDE">
      <w:pPr>
        <w:pStyle w:val="FP"/>
        <w:keepLines/>
        <w:rPr>
          <w:i/>
          <w:iCs/>
        </w:rPr>
      </w:pPr>
      <w:r>
        <w:rPr>
          <w:i/>
          <w:iCs/>
        </w:rPr>
        <w:t>=== Phase 2 final deadline ===</w:t>
      </w:r>
    </w:p>
    <w:p w14:paraId="743E4E21" w14:textId="77777777" w:rsidR="00EE6CDE" w:rsidRDefault="00EE6CDE" w:rsidP="00EE6CDE">
      <w:pPr>
        <w:pStyle w:val="FP"/>
        <w:keepLines/>
        <w:rPr>
          <w:i/>
          <w:iCs/>
        </w:rPr>
      </w:pPr>
      <w:r>
        <w:rPr>
          <w:i/>
          <w:iCs/>
        </w:rPr>
        <w:t>=== CC#3 ===</w:t>
      </w:r>
    </w:p>
    <w:p w14:paraId="3C213E57" w14:textId="719174E4" w:rsidR="00EE6CDE" w:rsidRDefault="00EE6CDE" w:rsidP="00EE6CDE">
      <w:pPr>
        <w:pStyle w:val="FP"/>
        <w:keepLines/>
        <w:rPr>
          <w:i/>
          <w:iCs/>
        </w:rPr>
      </w:pPr>
    </w:p>
    <w:p w14:paraId="62616C71" w14:textId="77777777" w:rsidR="00EE6CDE" w:rsidRPr="00A3071B" w:rsidRDefault="00EE6CDE" w:rsidP="00EE6CDE">
      <w:pPr>
        <w:keepNext/>
        <w:keepLines/>
      </w:pPr>
      <w:r>
        <w:rPr>
          <w:b/>
        </w:rPr>
        <w:t>Discussion and conclusion:</w:t>
      </w:r>
    </w:p>
    <w:p w14:paraId="4E8A06EA" w14:textId="1ED72664" w:rsidR="00EE6CDE" w:rsidRDefault="00EE6CDE" w:rsidP="00EE6CDE">
      <w:r>
        <w:t xml:space="preserve">S2-2006844r11 was provided by Huawei. Ericsson asked for some time to check this. There was no agreement on r10 or r11 and </w:t>
      </w:r>
      <w:r w:rsidRPr="00EE6CDE">
        <w:rPr>
          <w:color w:val="0000FF"/>
        </w:rPr>
        <w:t>S2-2006844</w:t>
      </w:r>
      <w:r>
        <w:t xml:space="preserve"> was </w:t>
      </w:r>
      <w:r>
        <w:rPr>
          <w:color w:val="0000FF"/>
        </w:rPr>
        <w:t>noted</w:t>
      </w:r>
      <w:r>
        <w:t>.</w:t>
      </w:r>
    </w:p>
    <w:p w14:paraId="2A5AF607" w14:textId="4FAEC2BC" w:rsidR="00EE6CDE" w:rsidRDefault="00EE6CDE" w:rsidP="00EE6CDE">
      <w:pPr>
        <w:pBdr>
          <w:top w:val="single" w:sz="4" w:space="1" w:color="auto"/>
        </w:pBdr>
      </w:pPr>
      <w:r>
        <w:rPr>
          <w:color w:val="0000FF"/>
        </w:rPr>
        <w:t>TD S2</w:t>
      </w:r>
      <w:r>
        <w:rPr>
          <w:color w:val="0000FF"/>
        </w:rPr>
        <w:noBreakHyphen/>
        <w:t>2006974</w:t>
      </w:r>
      <w:r w:rsidR="004B3AA1">
        <w:t xml:space="preserve"> </w:t>
      </w:r>
      <w:r>
        <w:t>(LS OUT)</w:t>
      </w:r>
      <w:r w:rsidR="004B3AA1">
        <w:t xml:space="preserve"> </w:t>
      </w:r>
      <w:r>
        <w:t>[DRAFT] LS on SA WG2 progress on UE-to-Network Relay and UE-to-UE Relay</w:t>
      </w:r>
      <w:r w:rsidR="004B3AA1">
        <w:t xml:space="preserve"> </w:t>
      </w:r>
      <w:r>
        <w:t>(Source: OPPO)</w:t>
      </w:r>
    </w:p>
    <w:p w14:paraId="138FC1AA" w14:textId="77777777" w:rsidR="00EE6CDE" w:rsidRPr="00EE6CDE" w:rsidRDefault="00EE6CDE" w:rsidP="00EE6CDE">
      <w:pPr>
        <w:pStyle w:val="FP"/>
        <w:keepLines/>
        <w:rPr>
          <w:b/>
          <w:bCs/>
          <w:i/>
          <w:iCs/>
        </w:rPr>
      </w:pPr>
      <w:r w:rsidRPr="00EE6CDE">
        <w:rPr>
          <w:b/>
          <w:bCs/>
          <w:i/>
          <w:iCs/>
        </w:rPr>
        <w:t>e-mail comments:</w:t>
      </w:r>
    </w:p>
    <w:p w14:paraId="5E9B39AA" w14:textId="77777777" w:rsidR="00EE6CDE" w:rsidRDefault="00EE6CDE" w:rsidP="00EE6CDE">
      <w:pPr>
        <w:pStyle w:val="FP"/>
        <w:keepLines/>
        <w:rPr>
          <w:i/>
          <w:iCs/>
        </w:rPr>
      </w:pPr>
      <w:r>
        <w:rPr>
          <w:i/>
          <w:iCs/>
        </w:rPr>
        <w:t xml:space="preserve">Deng </w:t>
      </w:r>
      <w:proofErr w:type="spellStart"/>
      <w:r>
        <w:rPr>
          <w:i/>
          <w:iCs/>
        </w:rPr>
        <w:t>Qiang</w:t>
      </w:r>
      <w:proofErr w:type="spellEnd"/>
      <w:r>
        <w:rPr>
          <w:i/>
          <w:iCs/>
        </w:rPr>
        <w:t xml:space="preserve"> (CATT) the LS out needs to be revised based on conclusion of KI#3 and #4.</w:t>
      </w:r>
    </w:p>
    <w:p w14:paraId="12DD6A29" w14:textId="77777777" w:rsidR="00EE6CDE" w:rsidRDefault="00EE6CDE" w:rsidP="00EE6CDE">
      <w:pPr>
        <w:pStyle w:val="FP"/>
        <w:keepLines/>
        <w:rPr>
          <w:i/>
          <w:iCs/>
        </w:rPr>
      </w:pPr>
      <w:r>
        <w:rPr>
          <w:i/>
          <w:iCs/>
        </w:rPr>
        <w:t>=== Phase 2 revisions deadline ===</w:t>
      </w:r>
    </w:p>
    <w:p w14:paraId="19126C37" w14:textId="77777777" w:rsidR="00EE6CDE" w:rsidRDefault="00EE6CDE" w:rsidP="00EE6CDE">
      <w:pPr>
        <w:pStyle w:val="FP"/>
        <w:keepLines/>
        <w:rPr>
          <w:i/>
          <w:iCs/>
        </w:rPr>
      </w:pPr>
      <w:r>
        <w:rPr>
          <w:i/>
          <w:iCs/>
        </w:rPr>
        <w:t>Tao(Chair) do we still have chance to go with some form of this one? Some easy offline update to capture conclusions?</w:t>
      </w:r>
    </w:p>
    <w:p w14:paraId="278A1204" w14:textId="77777777" w:rsidR="00EE6CDE" w:rsidRDefault="00EE6CDE" w:rsidP="00EE6CDE">
      <w:pPr>
        <w:pStyle w:val="FP"/>
        <w:keepLines/>
        <w:rPr>
          <w:i/>
          <w:iCs/>
        </w:rPr>
      </w:pPr>
      <w:r>
        <w:rPr>
          <w:i/>
          <w:iCs/>
        </w:rPr>
        <w:t xml:space="preserve">Deng </w:t>
      </w:r>
      <w:proofErr w:type="spellStart"/>
      <w:r>
        <w:rPr>
          <w:i/>
          <w:iCs/>
        </w:rPr>
        <w:t>Qiang</w:t>
      </w:r>
      <w:proofErr w:type="spellEnd"/>
      <w:r>
        <w:rPr>
          <w:i/>
          <w:iCs/>
        </w:rPr>
        <w:t xml:space="preserve"> (CATT) Clarifies to Tao (Chair).</w:t>
      </w:r>
    </w:p>
    <w:p w14:paraId="556EA70C" w14:textId="77777777" w:rsidR="00EE6CDE" w:rsidRDefault="00EE6CDE" w:rsidP="00EE6CDE">
      <w:pPr>
        <w:pStyle w:val="FP"/>
        <w:keepLines/>
        <w:rPr>
          <w:i/>
          <w:iCs/>
        </w:rPr>
      </w:pPr>
      <w:r>
        <w:rPr>
          <w:i/>
          <w:iCs/>
        </w:rPr>
        <w:t>Jianhua (OPPO) asks how to handle the LS capturing the meeting agreement.</w:t>
      </w:r>
    </w:p>
    <w:p w14:paraId="7D6CFE35" w14:textId="77777777" w:rsidR="00EE6CDE" w:rsidRDefault="00EE6CDE" w:rsidP="00EE6CDE">
      <w:pPr>
        <w:pStyle w:val="FP"/>
        <w:keepLines/>
        <w:rPr>
          <w:i/>
          <w:iCs/>
        </w:rPr>
      </w:pPr>
      <w:r>
        <w:rPr>
          <w:i/>
          <w:iCs/>
        </w:rPr>
        <w:t>Tao(Chair) response and suggest to prepare a DRAFT LS offline.</w:t>
      </w:r>
    </w:p>
    <w:p w14:paraId="032043AB" w14:textId="77777777" w:rsidR="00EE6CDE" w:rsidRDefault="00EE6CDE" w:rsidP="00EE6CDE">
      <w:pPr>
        <w:pStyle w:val="FP"/>
        <w:keepLines/>
        <w:rPr>
          <w:i/>
          <w:iCs/>
        </w:rPr>
      </w:pPr>
      <w:r>
        <w:rPr>
          <w:i/>
          <w:iCs/>
        </w:rPr>
        <w:t>=== Phase 2 final deadline ===</w:t>
      </w:r>
    </w:p>
    <w:p w14:paraId="68A6BE5A" w14:textId="77777777" w:rsidR="00EE6CDE" w:rsidRDefault="00EE6CDE" w:rsidP="00EE6CDE">
      <w:pPr>
        <w:pStyle w:val="FP"/>
        <w:keepLines/>
        <w:rPr>
          <w:i/>
          <w:iCs/>
        </w:rPr>
      </w:pPr>
      <w:r>
        <w:rPr>
          <w:i/>
          <w:iCs/>
        </w:rPr>
        <w:t>Jianhua (OPPO) provides draft LS based on the conclusions.</w:t>
      </w:r>
    </w:p>
    <w:p w14:paraId="4B3CF5D4" w14:textId="77777777" w:rsidR="00EE6CDE" w:rsidRDefault="00EE6CDE" w:rsidP="00EE6CDE">
      <w:pPr>
        <w:pStyle w:val="FP"/>
        <w:keepLines/>
        <w:rPr>
          <w:i/>
          <w:iCs/>
        </w:rPr>
      </w:pPr>
      <w:r>
        <w:rPr>
          <w:i/>
          <w:iCs/>
        </w:rPr>
        <w:t>LaeYoung (LGE) provides r02.</w:t>
      </w:r>
    </w:p>
    <w:p w14:paraId="7AE1ABB7" w14:textId="77777777" w:rsidR="00EE6CDE" w:rsidRDefault="00EE6CDE" w:rsidP="00EE6CDE">
      <w:pPr>
        <w:pStyle w:val="FP"/>
        <w:keepLines/>
        <w:rPr>
          <w:i/>
          <w:iCs/>
        </w:rPr>
      </w:pPr>
      <w:r>
        <w:rPr>
          <w:i/>
          <w:iCs/>
        </w:rPr>
        <w:t>=== CC#3 ===</w:t>
      </w:r>
    </w:p>
    <w:p w14:paraId="241E8C64" w14:textId="77777777" w:rsidR="00EE6CDE" w:rsidRDefault="00EE6CDE" w:rsidP="00EE6CDE">
      <w:pPr>
        <w:pStyle w:val="FP"/>
        <w:keepLines/>
        <w:rPr>
          <w:i/>
          <w:iCs/>
        </w:rPr>
      </w:pPr>
      <w:r>
        <w:rPr>
          <w:i/>
          <w:iCs/>
        </w:rPr>
        <w:t>Jianhua (OPPO) is ok with r02.</w:t>
      </w:r>
    </w:p>
    <w:p w14:paraId="72A814A9" w14:textId="77777777" w:rsidR="00EE6CDE" w:rsidRDefault="00EE6CDE" w:rsidP="00EE6CDE">
      <w:pPr>
        <w:pStyle w:val="FP"/>
        <w:keepLines/>
        <w:rPr>
          <w:i/>
          <w:iCs/>
        </w:rPr>
      </w:pPr>
      <w:r>
        <w:rPr>
          <w:i/>
          <w:iCs/>
        </w:rPr>
        <w:t>Mehrdad (Samsung) provides r03.</w:t>
      </w:r>
    </w:p>
    <w:p w14:paraId="31C172E2" w14:textId="77777777" w:rsidR="00EE6CDE" w:rsidRDefault="00EE6CDE" w:rsidP="00EE6CDE">
      <w:pPr>
        <w:pStyle w:val="FP"/>
        <w:keepLines/>
        <w:rPr>
          <w:i/>
          <w:iCs/>
        </w:rPr>
      </w:pPr>
      <w:r>
        <w:rPr>
          <w:i/>
          <w:iCs/>
        </w:rPr>
        <w:t>Hong (Qualcomm) supports r03.</w:t>
      </w:r>
    </w:p>
    <w:p w14:paraId="59999525" w14:textId="77777777" w:rsidR="00EE6CDE" w:rsidRDefault="00EE6CDE" w:rsidP="00EE6CDE">
      <w:pPr>
        <w:pStyle w:val="FP"/>
        <w:keepLines/>
        <w:rPr>
          <w:i/>
          <w:iCs/>
        </w:rPr>
      </w:pPr>
      <w:r>
        <w:rPr>
          <w:i/>
          <w:iCs/>
        </w:rPr>
        <w:t>Steve (Huawei) maybe more clarification needed?</w:t>
      </w:r>
    </w:p>
    <w:p w14:paraId="15A88F52" w14:textId="77777777" w:rsidR="00EE6CDE" w:rsidRDefault="00EE6CDE" w:rsidP="00EE6CDE">
      <w:pPr>
        <w:pStyle w:val="FP"/>
        <w:keepLines/>
        <w:rPr>
          <w:i/>
          <w:iCs/>
        </w:rPr>
      </w:pPr>
      <w:r>
        <w:rPr>
          <w:i/>
          <w:iCs/>
        </w:rPr>
        <w:t xml:space="preserve">Deng </w:t>
      </w:r>
      <w:proofErr w:type="spellStart"/>
      <w:r>
        <w:rPr>
          <w:i/>
          <w:iCs/>
        </w:rPr>
        <w:t>Qiang</w:t>
      </w:r>
      <w:proofErr w:type="spellEnd"/>
      <w:r>
        <w:rPr>
          <w:i/>
          <w:iCs/>
        </w:rPr>
        <w:t xml:space="preserve"> (CATT) provide r04 to simplify the text.</w:t>
      </w:r>
    </w:p>
    <w:p w14:paraId="6DC6C829" w14:textId="77777777" w:rsidR="00EE6CDE" w:rsidRDefault="00EE6CDE" w:rsidP="00EE6CDE">
      <w:pPr>
        <w:pStyle w:val="FP"/>
        <w:keepLines/>
        <w:rPr>
          <w:i/>
          <w:iCs/>
        </w:rPr>
      </w:pPr>
      <w:r>
        <w:rPr>
          <w:i/>
          <w:iCs/>
        </w:rPr>
        <w:t>Jianhua (OPPO) is OK with r02 and r03.</w:t>
      </w:r>
    </w:p>
    <w:p w14:paraId="72B1303D" w14:textId="77777777" w:rsidR="00EE6CDE" w:rsidRDefault="00EE6CDE" w:rsidP="00EE6CDE">
      <w:pPr>
        <w:pStyle w:val="FP"/>
        <w:keepLines/>
        <w:rPr>
          <w:i/>
          <w:iCs/>
        </w:rPr>
      </w:pPr>
      <w:r>
        <w:rPr>
          <w:i/>
          <w:iCs/>
        </w:rPr>
        <w:lastRenderedPageBreak/>
        <w:t>Steve (Huawei) provides r05, based on r03</w:t>
      </w:r>
    </w:p>
    <w:p w14:paraId="66D91EE1" w14:textId="77777777" w:rsidR="00EE6CDE" w:rsidRDefault="00EE6CDE" w:rsidP="00EE6CDE">
      <w:pPr>
        <w:pStyle w:val="FP"/>
        <w:keepLines/>
        <w:rPr>
          <w:i/>
          <w:iCs/>
        </w:rPr>
      </w:pPr>
      <w:r>
        <w:rPr>
          <w:i/>
          <w:iCs/>
        </w:rPr>
        <w:t>Jianhua (OPPO) is also OK with r05.</w:t>
      </w:r>
    </w:p>
    <w:p w14:paraId="537CCB90" w14:textId="77777777" w:rsidR="00EE6CDE" w:rsidRDefault="00EE6CDE" w:rsidP="00EE6CDE">
      <w:pPr>
        <w:pStyle w:val="FP"/>
        <w:keepLines/>
        <w:rPr>
          <w:i/>
          <w:iCs/>
        </w:rPr>
      </w:pPr>
      <w:r>
        <w:rPr>
          <w:i/>
          <w:iCs/>
        </w:rPr>
        <w:t>Mehrdad (Samsung) is OK with r05.</w:t>
      </w:r>
    </w:p>
    <w:p w14:paraId="3A6938CF" w14:textId="77777777" w:rsidR="00EE6CDE" w:rsidRDefault="00EE6CDE" w:rsidP="00EE6CDE">
      <w:pPr>
        <w:pStyle w:val="FP"/>
        <w:keepLines/>
        <w:rPr>
          <w:i/>
          <w:iCs/>
        </w:rPr>
      </w:pPr>
      <w:r>
        <w:rPr>
          <w:i/>
          <w:iCs/>
        </w:rPr>
        <w:t>Steve (Huawei) provides r06</w:t>
      </w:r>
    </w:p>
    <w:p w14:paraId="0D056390" w14:textId="759A4580" w:rsidR="00EE6CDE" w:rsidRDefault="00EE6CDE" w:rsidP="00EE6CDE">
      <w:pPr>
        <w:pStyle w:val="FP"/>
        <w:keepLines/>
        <w:rPr>
          <w:i/>
          <w:iCs/>
        </w:rPr>
      </w:pPr>
    </w:p>
    <w:p w14:paraId="135F1F43" w14:textId="77777777" w:rsidR="00EE6CDE" w:rsidRPr="00A3071B" w:rsidRDefault="00EE6CDE" w:rsidP="00EE6CDE">
      <w:pPr>
        <w:keepNext/>
        <w:keepLines/>
      </w:pPr>
      <w:r>
        <w:rPr>
          <w:b/>
        </w:rPr>
        <w:t>Discussion and conclusion:</w:t>
      </w:r>
    </w:p>
    <w:p w14:paraId="106094A0" w14:textId="01641167" w:rsidR="00EE6CDE" w:rsidRDefault="00EE6CDE" w:rsidP="00EE6CDE">
      <w:r>
        <w:t xml:space="preserve">S2-2006974r06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2007945</w:t>
      </w:r>
      <w:r>
        <w:t xml:space="preserve">, which was </w:t>
      </w:r>
      <w:r>
        <w:rPr>
          <w:color w:val="FF0000"/>
        </w:rPr>
        <w:t>approved</w:t>
      </w:r>
      <w:r>
        <w:t>.</w:t>
      </w:r>
    </w:p>
    <w:p w14:paraId="6A7A80C7" w14:textId="1E0B9C2B" w:rsidR="00EE6CDE" w:rsidRDefault="00EE6CDE" w:rsidP="00EE6CDE">
      <w:pPr>
        <w:pBdr>
          <w:top w:val="single" w:sz="4" w:space="1" w:color="auto"/>
        </w:pBdr>
      </w:pPr>
      <w:r>
        <w:rPr>
          <w:color w:val="0000FF"/>
        </w:rPr>
        <w:t>TD S2</w:t>
      </w:r>
      <w:r>
        <w:rPr>
          <w:color w:val="0000FF"/>
        </w:rPr>
        <w:noBreakHyphen/>
        <w:t>2007492</w:t>
      </w:r>
      <w:r w:rsidR="004B3AA1">
        <w:t xml:space="preserve"> </w:t>
      </w:r>
      <w:r>
        <w:t>(LS OUT)</w:t>
      </w:r>
      <w:r w:rsidR="004B3AA1">
        <w:t xml:space="preserve"> </w:t>
      </w:r>
      <w:r>
        <w:t xml:space="preserve">[DRAFT] LS on </w:t>
      </w:r>
      <w:proofErr w:type="spellStart"/>
      <w:r>
        <w:t>ProSe</w:t>
      </w:r>
      <w:proofErr w:type="spellEnd"/>
      <w:r>
        <w:t xml:space="preserve"> charging</w:t>
      </w:r>
      <w:r w:rsidR="004B3AA1">
        <w:t xml:space="preserve"> </w:t>
      </w:r>
      <w:r>
        <w:t>(Source: Nokia, Nokia Shanghai Bell)</w:t>
      </w:r>
      <w:r w:rsidR="004B3AA1">
        <w:t xml:space="preserve"> </w:t>
      </w:r>
    </w:p>
    <w:p w14:paraId="78AB362B" w14:textId="77777777" w:rsidR="00EE6CDE" w:rsidRPr="00EE6CDE" w:rsidRDefault="00EE6CDE" w:rsidP="00EE6CDE">
      <w:pPr>
        <w:pStyle w:val="FP"/>
        <w:keepLines/>
        <w:rPr>
          <w:b/>
          <w:bCs/>
          <w:i/>
          <w:iCs/>
        </w:rPr>
      </w:pPr>
      <w:r w:rsidRPr="00EE6CDE">
        <w:rPr>
          <w:b/>
          <w:bCs/>
          <w:i/>
          <w:iCs/>
        </w:rPr>
        <w:t>e-mail comments:</w:t>
      </w:r>
    </w:p>
    <w:p w14:paraId="0B564EBB" w14:textId="77777777" w:rsidR="00EE6CDE" w:rsidRDefault="00EE6CDE" w:rsidP="00EE6CDE">
      <w:pPr>
        <w:pStyle w:val="FP"/>
        <w:keepLines/>
        <w:rPr>
          <w:i/>
          <w:iCs/>
        </w:rPr>
      </w:pPr>
      <w:r>
        <w:rPr>
          <w:i/>
          <w:iCs/>
        </w:rPr>
        <w:t xml:space="preserve">Deng </w:t>
      </w:r>
      <w:proofErr w:type="spellStart"/>
      <w:r>
        <w:rPr>
          <w:i/>
          <w:iCs/>
        </w:rPr>
        <w:t>Qiang</w:t>
      </w:r>
      <w:proofErr w:type="spellEnd"/>
      <w:r>
        <w:rPr>
          <w:i/>
          <w:iCs/>
        </w:rPr>
        <w:t xml:space="preserve"> (CATT) the LS out needs to be revised based on conclusion of KI#7.</w:t>
      </w:r>
    </w:p>
    <w:p w14:paraId="5682EC20" w14:textId="77777777" w:rsidR="00EE6CDE" w:rsidRDefault="00EE6CDE" w:rsidP="00EE6CDE">
      <w:pPr>
        <w:pStyle w:val="FP"/>
        <w:keepLines/>
        <w:rPr>
          <w:i/>
          <w:iCs/>
        </w:rPr>
      </w:pPr>
      <w:r>
        <w:rPr>
          <w:i/>
          <w:iCs/>
        </w:rPr>
        <w:t>=== Phase 2 revisions deadline ===</w:t>
      </w:r>
    </w:p>
    <w:p w14:paraId="36E7B118" w14:textId="77777777" w:rsidR="00EE6CDE" w:rsidRDefault="00EE6CDE" w:rsidP="00EE6CDE">
      <w:pPr>
        <w:pStyle w:val="FP"/>
        <w:keepLines/>
        <w:rPr>
          <w:i/>
          <w:iCs/>
        </w:rPr>
      </w:pPr>
      <w:r>
        <w:rPr>
          <w:i/>
          <w:iCs/>
        </w:rPr>
        <w:t xml:space="preserve">Deng </w:t>
      </w:r>
      <w:proofErr w:type="spellStart"/>
      <w:r>
        <w:rPr>
          <w:i/>
          <w:iCs/>
        </w:rPr>
        <w:t>Qiang</w:t>
      </w:r>
      <w:proofErr w:type="spellEnd"/>
      <w:r>
        <w:rPr>
          <w:i/>
          <w:iCs/>
        </w:rPr>
        <w:t xml:space="preserve"> (CATT) Clarifies to Tao (Chair).</w:t>
      </w:r>
    </w:p>
    <w:p w14:paraId="661DF25C" w14:textId="77777777" w:rsidR="00EE6CDE" w:rsidRDefault="00EE6CDE" w:rsidP="00EE6CDE">
      <w:pPr>
        <w:pStyle w:val="FP"/>
        <w:keepLines/>
        <w:rPr>
          <w:i/>
          <w:iCs/>
        </w:rPr>
      </w:pPr>
      <w:r>
        <w:rPr>
          <w:i/>
          <w:iCs/>
        </w:rPr>
        <w:t xml:space="preserve">Hannu (Nokia) agrees with Deng </w:t>
      </w:r>
      <w:proofErr w:type="spellStart"/>
      <w:r>
        <w:rPr>
          <w:i/>
          <w:iCs/>
        </w:rPr>
        <w:t>Qiang</w:t>
      </w:r>
      <w:proofErr w:type="spellEnd"/>
      <w:r>
        <w:rPr>
          <w:i/>
          <w:iCs/>
        </w:rPr>
        <w:t xml:space="preserve"> (CATT) that the LS 7492 needs to be revised based on conclusion on KI #7.</w:t>
      </w:r>
    </w:p>
    <w:p w14:paraId="43A980E5" w14:textId="77777777" w:rsidR="00EE6CDE" w:rsidRDefault="00EE6CDE" w:rsidP="00EE6CDE">
      <w:pPr>
        <w:pStyle w:val="FP"/>
        <w:keepLines/>
        <w:rPr>
          <w:i/>
          <w:iCs/>
        </w:rPr>
      </w:pPr>
      <w:r>
        <w:rPr>
          <w:i/>
          <w:iCs/>
        </w:rPr>
        <w:t>Hannu (Nokia) shares r01 as requested in CC #2b today.</w:t>
      </w:r>
    </w:p>
    <w:p w14:paraId="3D6A97A0" w14:textId="77777777" w:rsidR="00EE6CDE" w:rsidRDefault="00EE6CDE" w:rsidP="00EE6CDE">
      <w:pPr>
        <w:pStyle w:val="FP"/>
        <w:keepLines/>
        <w:rPr>
          <w:i/>
          <w:iCs/>
        </w:rPr>
      </w:pPr>
      <w:r>
        <w:rPr>
          <w:i/>
          <w:iCs/>
        </w:rPr>
        <w:t>LaeYoung (LGE) provides r02 with editorial changes.</w:t>
      </w:r>
    </w:p>
    <w:p w14:paraId="7FFC4353" w14:textId="77777777" w:rsidR="00EE6CDE" w:rsidRDefault="00EE6CDE" w:rsidP="00EE6CDE">
      <w:pPr>
        <w:pStyle w:val="FP"/>
        <w:keepLines/>
        <w:rPr>
          <w:i/>
          <w:iCs/>
        </w:rPr>
      </w:pPr>
      <w:r>
        <w:rPr>
          <w:i/>
          <w:iCs/>
        </w:rPr>
        <w:t>=== Phase 2 final deadline ===</w:t>
      </w:r>
    </w:p>
    <w:p w14:paraId="70B3A8E9" w14:textId="77777777" w:rsidR="00EE6CDE" w:rsidRDefault="00EE6CDE" w:rsidP="00EE6CDE">
      <w:pPr>
        <w:pStyle w:val="FP"/>
        <w:keepLines/>
        <w:rPr>
          <w:i/>
          <w:iCs/>
        </w:rPr>
      </w:pPr>
      <w:r>
        <w:rPr>
          <w:i/>
          <w:iCs/>
        </w:rPr>
        <w:t>Hong (Qualcomm) provides r03.</w:t>
      </w:r>
    </w:p>
    <w:p w14:paraId="2E55B189" w14:textId="77777777" w:rsidR="00EE6CDE" w:rsidRDefault="00EE6CDE" w:rsidP="00EE6CDE">
      <w:pPr>
        <w:pStyle w:val="FP"/>
        <w:keepLines/>
        <w:rPr>
          <w:i/>
          <w:iCs/>
        </w:rPr>
      </w:pPr>
      <w:r>
        <w:rPr>
          <w:i/>
          <w:iCs/>
        </w:rPr>
        <w:t>Hannu (Nokia) explains the structure of the LS, shares r04. Can agree either r02 or r04.</w:t>
      </w:r>
    </w:p>
    <w:p w14:paraId="1C15C593" w14:textId="77777777" w:rsidR="00EE6CDE" w:rsidRDefault="00EE6CDE" w:rsidP="00EE6CDE">
      <w:pPr>
        <w:pStyle w:val="FP"/>
        <w:keepLines/>
        <w:rPr>
          <w:i/>
          <w:iCs/>
        </w:rPr>
      </w:pPr>
      <w:r>
        <w:rPr>
          <w:i/>
          <w:iCs/>
        </w:rPr>
        <w:t>=== CC#3 ===</w:t>
      </w:r>
    </w:p>
    <w:p w14:paraId="3A77B6D3" w14:textId="77777777" w:rsidR="00EE6CDE" w:rsidRDefault="00EE6CDE" w:rsidP="00EE6CDE">
      <w:pPr>
        <w:pStyle w:val="FP"/>
        <w:keepLines/>
        <w:rPr>
          <w:i/>
          <w:iCs/>
        </w:rPr>
      </w:pPr>
      <w:r>
        <w:rPr>
          <w:i/>
          <w:iCs/>
        </w:rPr>
        <w:t>Hong (Qualcomm) provides r05.</w:t>
      </w:r>
    </w:p>
    <w:p w14:paraId="23E11A93" w14:textId="77777777" w:rsidR="00EE6CDE" w:rsidRDefault="00EE6CDE" w:rsidP="00EE6CDE">
      <w:pPr>
        <w:pStyle w:val="FP"/>
        <w:keepLines/>
        <w:rPr>
          <w:i/>
          <w:iCs/>
        </w:rPr>
      </w:pPr>
      <w:r>
        <w:rPr>
          <w:i/>
          <w:iCs/>
        </w:rPr>
        <w:t xml:space="preserve">Deng </w:t>
      </w:r>
      <w:proofErr w:type="spellStart"/>
      <w:r>
        <w:rPr>
          <w:i/>
          <w:iCs/>
        </w:rPr>
        <w:t>Qiang</w:t>
      </w:r>
      <w:proofErr w:type="spellEnd"/>
      <w:r>
        <w:rPr>
          <w:i/>
          <w:iCs/>
        </w:rPr>
        <w:t xml:space="preserve"> (CATT) supports r03 and r05.</w:t>
      </w:r>
    </w:p>
    <w:p w14:paraId="5B4A14B1" w14:textId="1DAD7EAB" w:rsidR="00EE6CDE" w:rsidRDefault="00EE6CDE" w:rsidP="00EE6CDE">
      <w:pPr>
        <w:pStyle w:val="FP"/>
        <w:keepLines/>
        <w:rPr>
          <w:i/>
          <w:iCs/>
        </w:rPr>
      </w:pPr>
    </w:p>
    <w:p w14:paraId="4408BAEB" w14:textId="77777777" w:rsidR="00EE6CDE" w:rsidRPr="00A3071B" w:rsidRDefault="00EE6CDE" w:rsidP="00EE6CDE">
      <w:pPr>
        <w:keepNext/>
        <w:keepLines/>
      </w:pPr>
      <w:r>
        <w:rPr>
          <w:b/>
        </w:rPr>
        <w:t>Discussion and conclusion:</w:t>
      </w:r>
    </w:p>
    <w:p w14:paraId="61DB876C" w14:textId="68F28F5D" w:rsidR="00EE6CDE" w:rsidRDefault="00EE6CDE" w:rsidP="00EE6CDE">
      <w:r>
        <w:t xml:space="preserve">S2-2007492r06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2007947</w:t>
      </w:r>
      <w:r>
        <w:t xml:space="preserve">, which was </w:t>
      </w:r>
      <w:r>
        <w:rPr>
          <w:color w:val="FF0000"/>
        </w:rPr>
        <w:t>approved</w:t>
      </w:r>
      <w:r>
        <w:t>.</w:t>
      </w:r>
    </w:p>
    <w:p w14:paraId="22B65AE1" w14:textId="36F98260" w:rsidR="00EE6CDE" w:rsidRDefault="00EE6CDE" w:rsidP="00EE6CDE">
      <w:pPr>
        <w:pBdr>
          <w:top w:val="single" w:sz="4" w:space="1" w:color="auto"/>
        </w:pBdr>
      </w:pPr>
      <w:r>
        <w:rPr>
          <w:color w:val="0000FF"/>
        </w:rPr>
        <w:t>TD S2</w:t>
      </w:r>
      <w:r>
        <w:rPr>
          <w:color w:val="0000FF"/>
        </w:rPr>
        <w:noBreakHyphen/>
        <w:t>2007664</w:t>
      </w:r>
      <w:r w:rsidR="004B3AA1">
        <w:t xml:space="preserve"> </w:t>
      </w:r>
      <w:r>
        <w:t>(P-CR)</w:t>
      </w:r>
      <w:r w:rsidR="004B3AA1">
        <w:t xml:space="preserve"> </w:t>
      </w:r>
      <w:r>
        <w:t>Interim conclusion for Key Issue#1 on 5G DDNMF aspect.</w:t>
      </w:r>
      <w:r w:rsidR="004B3AA1">
        <w:t xml:space="preserve"> </w:t>
      </w:r>
      <w:r>
        <w:t>(Source: Qualcomm Incorporated, vivo, CATT)</w:t>
      </w:r>
      <w:r w:rsidR="004B3AA1">
        <w:t xml:space="preserve"> </w:t>
      </w:r>
    </w:p>
    <w:p w14:paraId="48C93FFB" w14:textId="77777777" w:rsidR="00EE6CDE" w:rsidRPr="00EE6CDE" w:rsidRDefault="00EE6CDE" w:rsidP="00EE6CDE">
      <w:pPr>
        <w:pStyle w:val="FP"/>
        <w:keepLines/>
        <w:rPr>
          <w:b/>
          <w:bCs/>
          <w:i/>
          <w:iCs/>
        </w:rPr>
      </w:pPr>
      <w:r w:rsidRPr="00EE6CDE">
        <w:rPr>
          <w:b/>
          <w:bCs/>
          <w:i/>
          <w:iCs/>
        </w:rPr>
        <w:t>e-mail comments:</w:t>
      </w:r>
    </w:p>
    <w:p w14:paraId="27DAA81C" w14:textId="77777777" w:rsidR="00EE6CDE" w:rsidRDefault="00EE6CDE" w:rsidP="00EE6CDE">
      <w:pPr>
        <w:pStyle w:val="FP"/>
        <w:keepLines/>
        <w:rPr>
          <w:i/>
          <w:iCs/>
        </w:rPr>
      </w:pPr>
      <w:proofErr w:type="spellStart"/>
      <w:r>
        <w:rPr>
          <w:i/>
          <w:iCs/>
        </w:rPr>
        <w:t>Runze</w:t>
      </w:r>
      <w:proofErr w:type="spellEnd"/>
      <w:r>
        <w:rPr>
          <w:i/>
          <w:iCs/>
        </w:rPr>
        <w:t>(Huawei) provides r01.</w:t>
      </w:r>
    </w:p>
    <w:p w14:paraId="033EE802" w14:textId="77777777" w:rsidR="00EE6CDE" w:rsidRDefault="00EE6CDE" w:rsidP="00EE6CDE">
      <w:pPr>
        <w:pStyle w:val="FP"/>
        <w:keepLines/>
        <w:rPr>
          <w:i/>
          <w:iCs/>
        </w:rPr>
      </w:pPr>
      <w:r>
        <w:rPr>
          <w:i/>
          <w:iCs/>
        </w:rPr>
        <w:t>=== Phase 1 revisions Deadline ===</w:t>
      </w:r>
    </w:p>
    <w:p w14:paraId="6FB3C481" w14:textId="77777777" w:rsidR="00EE6CDE" w:rsidRDefault="00EE6CDE" w:rsidP="00EE6CDE">
      <w:pPr>
        <w:pStyle w:val="FP"/>
        <w:keepLines/>
        <w:rPr>
          <w:i/>
          <w:iCs/>
        </w:rPr>
      </w:pPr>
      <w:r>
        <w:rPr>
          <w:i/>
          <w:iCs/>
        </w:rPr>
        <w:t>=== CC#2 ===</w:t>
      </w:r>
    </w:p>
    <w:p w14:paraId="6AF75AE7" w14:textId="77777777" w:rsidR="00EE6CDE" w:rsidRDefault="00EE6CDE" w:rsidP="00EE6CDE">
      <w:pPr>
        <w:pStyle w:val="FP"/>
        <w:keepLines/>
        <w:rPr>
          <w:i/>
          <w:iCs/>
        </w:rPr>
      </w:pPr>
      <w:r>
        <w:rPr>
          <w:i/>
          <w:iCs/>
        </w:rPr>
        <w:t>Hong (Qualcomm) provides r02.</w:t>
      </w:r>
    </w:p>
    <w:p w14:paraId="49A80765" w14:textId="77777777" w:rsidR="00EE6CDE" w:rsidRDefault="00EE6CDE" w:rsidP="00EE6CDE">
      <w:pPr>
        <w:pStyle w:val="FP"/>
        <w:keepLines/>
        <w:rPr>
          <w:i/>
          <w:iCs/>
        </w:rPr>
      </w:pPr>
      <w:r>
        <w:rPr>
          <w:i/>
          <w:iCs/>
        </w:rPr>
        <w:t>=== Phase 2 revisions deadline ===</w:t>
      </w:r>
    </w:p>
    <w:p w14:paraId="36846150" w14:textId="77777777" w:rsidR="00EE6CDE" w:rsidRDefault="00EE6CDE" w:rsidP="00EE6CDE">
      <w:pPr>
        <w:pStyle w:val="FP"/>
        <w:keepLines/>
        <w:rPr>
          <w:i/>
          <w:iCs/>
        </w:rPr>
      </w:pPr>
      <w:r>
        <w:rPr>
          <w:i/>
          <w:iCs/>
        </w:rPr>
        <w:t xml:space="preserve">Deng </w:t>
      </w:r>
      <w:proofErr w:type="spellStart"/>
      <w:r>
        <w:rPr>
          <w:i/>
          <w:iCs/>
        </w:rPr>
        <w:t>Qiang</w:t>
      </w:r>
      <w:proofErr w:type="spellEnd"/>
      <w:r>
        <w:rPr>
          <w:i/>
          <w:iCs/>
        </w:rPr>
        <w:t xml:space="preserve"> (CATT) outcome of this paper depends on CC discussion.</w:t>
      </w:r>
    </w:p>
    <w:p w14:paraId="09A64C31" w14:textId="77777777" w:rsidR="00EE6CDE" w:rsidRDefault="00EE6CDE" w:rsidP="00EE6CDE">
      <w:pPr>
        <w:pStyle w:val="FP"/>
        <w:keepLines/>
        <w:rPr>
          <w:i/>
          <w:iCs/>
        </w:rPr>
      </w:pPr>
      <w:r>
        <w:rPr>
          <w:i/>
          <w:iCs/>
        </w:rPr>
        <w:t>=== Phase 2 final deadline ===</w:t>
      </w:r>
    </w:p>
    <w:p w14:paraId="7844C53F" w14:textId="77777777" w:rsidR="00EE6CDE" w:rsidRDefault="00EE6CDE" w:rsidP="00EE6CDE">
      <w:pPr>
        <w:pStyle w:val="FP"/>
        <w:keepLines/>
        <w:rPr>
          <w:i/>
          <w:iCs/>
        </w:rPr>
      </w:pPr>
      <w:r>
        <w:rPr>
          <w:i/>
          <w:iCs/>
        </w:rPr>
        <w:t>=== CC#3 ===</w:t>
      </w:r>
    </w:p>
    <w:p w14:paraId="42205003" w14:textId="77777777" w:rsidR="00EE6CDE" w:rsidRDefault="00EE6CDE" w:rsidP="00EE6CDE">
      <w:pPr>
        <w:pStyle w:val="FP"/>
        <w:keepLines/>
        <w:rPr>
          <w:i/>
          <w:iCs/>
        </w:rPr>
      </w:pPr>
      <w:proofErr w:type="spellStart"/>
      <w:r>
        <w:rPr>
          <w:i/>
          <w:iCs/>
        </w:rPr>
        <w:t>Runze</w:t>
      </w:r>
      <w:proofErr w:type="spellEnd"/>
      <w:r>
        <w:rPr>
          <w:i/>
          <w:iCs/>
        </w:rPr>
        <w:t xml:space="preserve"> (Huawei) objects to r02.</w:t>
      </w:r>
    </w:p>
    <w:p w14:paraId="6BA85CA5" w14:textId="7536607B" w:rsidR="00EE6CDE" w:rsidRDefault="00EE6CDE" w:rsidP="00EE6CDE">
      <w:pPr>
        <w:pStyle w:val="FP"/>
        <w:keepLines/>
        <w:rPr>
          <w:i/>
          <w:iCs/>
        </w:rPr>
      </w:pPr>
    </w:p>
    <w:p w14:paraId="34F70553" w14:textId="77777777" w:rsidR="00EE6CDE" w:rsidRPr="00A3071B" w:rsidRDefault="00EE6CDE" w:rsidP="00EE6CDE">
      <w:pPr>
        <w:keepNext/>
        <w:keepLines/>
      </w:pPr>
      <w:r>
        <w:rPr>
          <w:b/>
        </w:rPr>
        <w:t>Discussion and conclusion:</w:t>
      </w:r>
    </w:p>
    <w:p w14:paraId="039423D6" w14:textId="33AA48D4" w:rsidR="00EE6CDE" w:rsidRDefault="00EE6CDE" w:rsidP="00EE6CDE">
      <w:r>
        <w:t xml:space="preserve">There was no conclusion from the show of hands held at CC#3 and no agreement had been reached off-line. This was then </w:t>
      </w:r>
      <w:r w:rsidRPr="00EE6CDE">
        <w:rPr>
          <w:color w:val="FF0000"/>
        </w:rPr>
        <w:t>postponed</w:t>
      </w:r>
      <w:r>
        <w:t>.</w:t>
      </w:r>
    </w:p>
    <w:p w14:paraId="6AFD189C" w14:textId="1B428BD1" w:rsidR="00EE6CDE" w:rsidRDefault="00EE6CDE" w:rsidP="00EE6CDE">
      <w:pPr>
        <w:pBdr>
          <w:top w:val="single" w:sz="4" w:space="1" w:color="auto"/>
        </w:pBdr>
      </w:pPr>
      <w:r>
        <w:rPr>
          <w:color w:val="0000FF"/>
        </w:rPr>
        <w:t>TD S2</w:t>
      </w:r>
      <w:r>
        <w:rPr>
          <w:color w:val="0000FF"/>
        </w:rPr>
        <w:noBreakHyphen/>
        <w:t>2007219</w:t>
      </w:r>
      <w:r w:rsidR="004B3AA1">
        <w:t xml:space="preserve"> </w:t>
      </w:r>
      <w:r>
        <w:t>(P-CR)</w:t>
      </w:r>
      <w:r w:rsidR="004B3AA1">
        <w:t xml:space="preserve"> </w:t>
      </w:r>
      <w:r>
        <w:t>KI#1: Evaluation and conclusion on key issue 1.</w:t>
      </w:r>
      <w:r w:rsidR="004B3AA1">
        <w:t xml:space="preserve"> </w:t>
      </w:r>
      <w:r>
        <w:t xml:space="preserve">(Source: Huawei, </w:t>
      </w:r>
      <w:proofErr w:type="spellStart"/>
      <w:r>
        <w:t>HiSilicon</w:t>
      </w:r>
      <w:proofErr w:type="spellEnd"/>
      <w:r>
        <w:t>)</w:t>
      </w:r>
      <w:r w:rsidR="004B3AA1">
        <w:t xml:space="preserve"> </w:t>
      </w:r>
    </w:p>
    <w:p w14:paraId="0AA5FE0E" w14:textId="77777777" w:rsidR="00EE6CDE" w:rsidRPr="00EE6CDE" w:rsidRDefault="00EE6CDE" w:rsidP="00EE6CDE">
      <w:pPr>
        <w:pStyle w:val="FP"/>
        <w:keepLines/>
        <w:rPr>
          <w:b/>
          <w:bCs/>
          <w:i/>
          <w:iCs/>
        </w:rPr>
      </w:pPr>
      <w:r w:rsidRPr="00EE6CDE">
        <w:rPr>
          <w:b/>
          <w:bCs/>
          <w:i/>
          <w:iCs/>
        </w:rPr>
        <w:t>e-mail comments:</w:t>
      </w:r>
    </w:p>
    <w:p w14:paraId="1D10096C" w14:textId="77777777" w:rsidR="00EE6CDE" w:rsidRDefault="00EE6CDE" w:rsidP="00EE6CDE">
      <w:pPr>
        <w:pStyle w:val="FP"/>
        <w:keepLines/>
        <w:rPr>
          <w:i/>
          <w:iCs/>
        </w:rPr>
      </w:pPr>
      <w:r>
        <w:rPr>
          <w:i/>
          <w:iCs/>
        </w:rPr>
        <w:t xml:space="preserve">Deng </w:t>
      </w:r>
      <w:proofErr w:type="spellStart"/>
      <w:r>
        <w:rPr>
          <w:i/>
          <w:iCs/>
        </w:rPr>
        <w:t>Qiang</w:t>
      </w:r>
      <w:proofErr w:type="spellEnd"/>
      <w:r>
        <w:rPr>
          <w:i/>
          <w:iCs/>
        </w:rPr>
        <w:t xml:space="preserve"> (CATT) comments outcome of this paper depends on CC discussion.</w:t>
      </w:r>
    </w:p>
    <w:p w14:paraId="0B463FC4" w14:textId="77777777" w:rsidR="00EE6CDE" w:rsidRDefault="00EE6CDE" w:rsidP="00EE6CDE">
      <w:pPr>
        <w:pStyle w:val="FP"/>
        <w:keepLines/>
        <w:rPr>
          <w:i/>
          <w:iCs/>
        </w:rPr>
      </w:pPr>
      <w:r>
        <w:rPr>
          <w:i/>
          <w:iCs/>
        </w:rPr>
        <w:t>=== Phase 2 revisions deadline ===</w:t>
      </w:r>
    </w:p>
    <w:p w14:paraId="2108F947" w14:textId="77777777" w:rsidR="00EE6CDE" w:rsidRDefault="00EE6CDE" w:rsidP="00EE6CDE">
      <w:pPr>
        <w:pStyle w:val="FP"/>
        <w:keepLines/>
        <w:rPr>
          <w:i/>
          <w:iCs/>
        </w:rPr>
      </w:pPr>
      <w:r>
        <w:rPr>
          <w:i/>
          <w:iCs/>
        </w:rPr>
        <w:t>Walter Dees (Philips) asks question about merge</w:t>
      </w:r>
    </w:p>
    <w:p w14:paraId="704FDFAC" w14:textId="77777777" w:rsidR="00EE6CDE" w:rsidRDefault="00EE6CDE" w:rsidP="00EE6CDE">
      <w:pPr>
        <w:pStyle w:val="FP"/>
        <w:keepLines/>
        <w:rPr>
          <w:i/>
          <w:iCs/>
        </w:rPr>
      </w:pPr>
      <w:r>
        <w:rPr>
          <w:i/>
          <w:iCs/>
        </w:rPr>
        <w:t xml:space="preserve">Deng </w:t>
      </w:r>
      <w:proofErr w:type="spellStart"/>
      <w:r>
        <w:rPr>
          <w:i/>
          <w:iCs/>
        </w:rPr>
        <w:t>Qiang</w:t>
      </w:r>
      <w:proofErr w:type="spellEnd"/>
      <w:r>
        <w:rPr>
          <w:i/>
          <w:iCs/>
        </w:rPr>
        <w:t xml:space="preserve"> (CATT) clarifies to Walter Dees (Philips).</w:t>
      </w:r>
    </w:p>
    <w:p w14:paraId="4344C33E" w14:textId="77777777" w:rsidR="00EE6CDE" w:rsidRDefault="00EE6CDE" w:rsidP="00EE6CDE">
      <w:pPr>
        <w:pStyle w:val="FP"/>
        <w:keepLines/>
        <w:rPr>
          <w:i/>
          <w:iCs/>
        </w:rPr>
      </w:pPr>
      <w:r>
        <w:rPr>
          <w:i/>
          <w:iCs/>
        </w:rPr>
        <w:t xml:space="preserve">Walter Dees (Philips) comments to Deng </w:t>
      </w:r>
      <w:proofErr w:type="spellStart"/>
      <w:r>
        <w:rPr>
          <w:i/>
          <w:iCs/>
        </w:rPr>
        <w:t>Qiang</w:t>
      </w:r>
      <w:proofErr w:type="spellEnd"/>
      <w:r>
        <w:rPr>
          <w:i/>
          <w:iCs/>
        </w:rPr>
        <w:t xml:space="preserve"> (CATT).</w:t>
      </w:r>
    </w:p>
    <w:p w14:paraId="400301CE" w14:textId="77777777" w:rsidR="00EE6CDE" w:rsidRDefault="00EE6CDE" w:rsidP="00EE6CDE">
      <w:pPr>
        <w:pStyle w:val="FP"/>
        <w:keepLines/>
        <w:rPr>
          <w:i/>
          <w:iCs/>
        </w:rPr>
      </w:pPr>
      <w:proofErr w:type="spellStart"/>
      <w:r>
        <w:rPr>
          <w:i/>
          <w:iCs/>
        </w:rPr>
        <w:t>Runze</w:t>
      </w:r>
      <w:proofErr w:type="spellEnd"/>
      <w:r>
        <w:rPr>
          <w:i/>
          <w:iCs/>
        </w:rPr>
        <w:t xml:space="preserve"> (Huawei) replied to Dengqiang and Walter.</w:t>
      </w:r>
    </w:p>
    <w:p w14:paraId="4E692556" w14:textId="77777777" w:rsidR="00EE6CDE" w:rsidRDefault="00EE6CDE" w:rsidP="00EE6CDE">
      <w:pPr>
        <w:pStyle w:val="FP"/>
        <w:keepLines/>
        <w:rPr>
          <w:i/>
          <w:iCs/>
        </w:rPr>
      </w:pPr>
      <w:r>
        <w:rPr>
          <w:i/>
          <w:iCs/>
        </w:rPr>
        <w:t>=== Phase 2 final deadline ===</w:t>
      </w:r>
    </w:p>
    <w:p w14:paraId="32CA247E" w14:textId="77777777" w:rsidR="00EE6CDE" w:rsidRDefault="00EE6CDE" w:rsidP="00EE6CDE">
      <w:pPr>
        <w:pStyle w:val="FP"/>
        <w:keepLines/>
        <w:rPr>
          <w:i/>
          <w:iCs/>
        </w:rPr>
      </w:pPr>
      <w:proofErr w:type="spellStart"/>
      <w:r>
        <w:rPr>
          <w:i/>
          <w:iCs/>
        </w:rPr>
        <w:t>Runze</w:t>
      </w:r>
      <w:proofErr w:type="spellEnd"/>
      <w:r>
        <w:rPr>
          <w:i/>
          <w:iCs/>
        </w:rPr>
        <w:t xml:space="preserve"> (Huawei) provides r01 based on the outcome of CC#2b.</w:t>
      </w:r>
    </w:p>
    <w:p w14:paraId="0FE6BDDC" w14:textId="77777777" w:rsidR="00EE6CDE" w:rsidRDefault="00EE6CDE" w:rsidP="00EE6CDE">
      <w:pPr>
        <w:pStyle w:val="FP"/>
        <w:keepLines/>
        <w:rPr>
          <w:i/>
          <w:iCs/>
        </w:rPr>
      </w:pPr>
      <w:r>
        <w:rPr>
          <w:i/>
          <w:iCs/>
        </w:rPr>
        <w:t>=== CC#3 ===</w:t>
      </w:r>
    </w:p>
    <w:p w14:paraId="220E4A5C" w14:textId="77777777" w:rsidR="00EE6CDE" w:rsidRDefault="00EE6CDE" w:rsidP="00EE6CDE">
      <w:pPr>
        <w:pStyle w:val="FP"/>
        <w:keepLines/>
        <w:rPr>
          <w:i/>
          <w:iCs/>
        </w:rPr>
      </w:pPr>
      <w:r>
        <w:rPr>
          <w:i/>
          <w:iCs/>
        </w:rPr>
        <w:t>Jianhua (OPPO) don't think we have the way forward that the 5G DDNMF will be mandatory support in 5GS</w:t>
      </w:r>
    </w:p>
    <w:p w14:paraId="1947700F" w14:textId="77777777" w:rsidR="00EE6CDE" w:rsidRDefault="00EE6CDE" w:rsidP="00EE6CDE">
      <w:pPr>
        <w:pStyle w:val="FP"/>
        <w:keepLines/>
        <w:rPr>
          <w:i/>
          <w:iCs/>
        </w:rPr>
      </w:pPr>
      <w:proofErr w:type="spellStart"/>
      <w:r>
        <w:rPr>
          <w:i/>
          <w:iCs/>
        </w:rPr>
        <w:t>Runze</w:t>
      </w:r>
      <w:proofErr w:type="spellEnd"/>
      <w:r>
        <w:rPr>
          <w:i/>
          <w:iCs/>
        </w:rPr>
        <w:t xml:space="preserve"> (Huawei) comments.</w:t>
      </w:r>
    </w:p>
    <w:p w14:paraId="64A2B19C" w14:textId="77777777" w:rsidR="00EE6CDE" w:rsidRDefault="00EE6CDE" w:rsidP="00EE6CDE">
      <w:pPr>
        <w:pStyle w:val="FP"/>
        <w:keepLines/>
        <w:rPr>
          <w:i/>
          <w:iCs/>
        </w:rPr>
      </w:pPr>
      <w:r>
        <w:rPr>
          <w:i/>
          <w:iCs/>
        </w:rPr>
        <w:t xml:space="preserve">Jianhua (OPPO) responds to </w:t>
      </w:r>
      <w:proofErr w:type="spellStart"/>
      <w:r>
        <w:rPr>
          <w:i/>
          <w:iCs/>
        </w:rPr>
        <w:t>Runze</w:t>
      </w:r>
      <w:proofErr w:type="spellEnd"/>
      <w:r>
        <w:rPr>
          <w:i/>
          <w:iCs/>
        </w:rPr>
        <w:t>.</w:t>
      </w:r>
    </w:p>
    <w:p w14:paraId="5084966C" w14:textId="77777777" w:rsidR="00EE6CDE" w:rsidRDefault="00EE6CDE" w:rsidP="00EE6CDE">
      <w:pPr>
        <w:pStyle w:val="FP"/>
        <w:keepLines/>
        <w:rPr>
          <w:i/>
          <w:iCs/>
        </w:rPr>
      </w:pPr>
      <w:proofErr w:type="spellStart"/>
      <w:r>
        <w:rPr>
          <w:i/>
          <w:iCs/>
        </w:rPr>
        <w:t>Runze</w:t>
      </w:r>
      <w:proofErr w:type="spellEnd"/>
      <w:r>
        <w:rPr>
          <w:i/>
          <w:iCs/>
        </w:rPr>
        <w:t xml:space="preserve"> (Huawei) replies to Jianhua.</w:t>
      </w:r>
    </w:p>
    <w:p w14:paraId="098B8488" w14:textId="77777777" w:rsidR="00EE6CDE" w:rsidRDefault="00EE6CDE" w:rsidP="00EE6CDE">
      <w:pPr>
        <w:pStyle w:val="FP"/>
        <w:keepLines/>
        <w:rPr>
          <w:i/>
          <w:iCs/>
        </w:rPr>
      </w:pPr>
    </w:p>
    <w:p w14:paraId="4867F9F9" w14:textId="77777777" w:rsidR="00EE6CDE" w:rsidRPr="00A3071B" w:rsidRDefault="00EE6CDE" w:rsidP="00EE6CDE">
      <w:pPr>
        <w:keepNext/>
        <w:keepLines/>
      </w:pPr>
      <w:r>
        <w:rPr>
          <w:b/>
        </w:rPr>
        <w:t>Discussion and conclusion:</w:t>
      </w:r>
    </w:p>
    <w:p w14:paraId="57ED9182" w14:textId="5603E07C" w:rsidR="00EE6CDE" w:rsidRDefault="00EE6CDE" w:rsidP="00EE6CDE">
      <w:r>
        <w:t xml:space="preserve">S2-2007219r02 removes the issues that had no agreement from the show of hands. This was then </w:t>
      </w:r>
      <w:r w:rsidRPr="00EE6CDE">
        <w:rPr>
          <w:color w:val="FF0000"/>
        </w:rPr>
        <w:t>postponed</w:t>
      </w:r>
      <w:r>
        <w:t>.</w:t>
      </w:r>
    </w:p>
    <w:p w14:paraId="59601ACE" w14:textId="768F7702" w:rsidR="00EE6CDE" w:rsidRDefault="00EE6CDE" w:rsidP="00EE6CDE">
      <w:pPr>
        <w:pBdr>
          <w:top w:val="single" w:sz="4" w:space="1" w:color="auto"/>
        </w:pBdr>
      </w:pPr>
      <w:r>
        <w:rPr>
          <w:color w:val="0000FF"/>
        </w:rPr>
        <w:t>TD S2</w:t>
      </w:r>
      <w:r>
        <w:rPr>
          <w:color w:val="0000FF"/>
        </w:rPr>
        <w:noBreakHyphen/>
        <w:t>2007727</w:t>
      </w:r>
      <w:r w:rsidR="004B3AA1">
        <w:t xml:space="preserve"> </w:t>
      </w:r>
      <w:r>
        <w:t>(DRAFTCR)</w:t>
      </w:r>
      <w:r w:rsidR="004B3AA1">
        <w:t xml:space="preserve"> </w:t>
      </w:r>
      <w:r>
        <w:t>Policy control based on satellite category</w:t>
      </w:r>
      <w:r w:rsidR="004B3AA1">
        <w:t xml:space="preserve"> </w:t>
      </w:r>
      <w:r>
        <w:t>(Source: Xiaomi)</w:t>
      </w:r>
    </w:p>
    <w:p w14:paraId="56F1413A" w14:textId="77777777" w:rsidR="00EE6CDE" w:rsidRPr="00EE6CDE" w:rsidRDefault="00EE6CDE" w:rsidP="00EE6CDE">
      <w:pPr>
        <w:pStyle w:val="FP"/>
        <w:keepLines/>
        <w:rPr>
          <w:b/>
          <w:bCs/>
          <w:i/>
          <w:iCs/>
        </w:rPr>
      </w:pPr>
      <w:r w:rsidRPr="00EE6CDE">
        <w:rPr>
          <w:b/>
          <w:bCs/>
          <w:i/>
          <w:iCs/>
        </w:rPr>
        <w:t>e-mail comments:</w:t>
      </w:r>
    </w:p>
    <w:p w14:paraId="00603999" w14:textId="77777777" w:rsidR="00EE6CDE" w:rsidRDefault="00EE6CDE" w:rsidP="00EE6CDE">
      <w:pPr>
        <w:pStyle w:val="FP"/>
        <w:keepLines/>
        <w:rPr>
          <w:i/>
          <w:iCs/>
        </w:rPr>
      </w:pPr>
      <w:r>
        <w:rPr>
          <w:i/>
          <w:iCs/>
        </w:rPr>
        <w:t>Stefan (Ericsson) provides comments</w:t>
      </w:r>
    </w:p>
    <w:p w14:paraId="068E48CD" w14:textId="77777777" w:rsidR="00EE6CDE" w:rsidRDefault="00EE6CDE" w:rsidP="00EE6CDE">
      <w:pPr>
        <w:pStyle w:val="FP"/>
        <w:keepLines/>
        <w:rPr>
          <w:i/>
          <w:iCs/>
        </w:rPr>
      </w:pPr>
      <w:r>
        <w:rPr>
          <w:i/>
          <w:iCs/>
        </w:rPr>
        <w:lastRenderedPageBreak/>
        <w:t>=== Phase 1 revisions Deadline ===</w:t>
      </w:r>
    </w:p>
    <w:p w14:paraId="1B8B8604" w14:textId="77777777" w:rsidR="00EE6CDE" w:rsidRDefault="00EE6CDE" w:rsidP="00EE6CDE">
      <w:pPr>
        <w:pStyle w:val="FP"/>
        <w:keepLines/>
        <w:rPr>
          <w:i/>
          <w:iCs/>
        </w:rPr>
      </w:pPr>
      <w:r>
        <w:rPr>
          <w:i/>
          <w:iCs/>
        </w:rPr>
        <w:t>=== CC#2 ===</w:t>
      </w:r>
    </w:p>
    <w:p w14:paraId="52A10960" w14:textId="77777777" w:rsidR="00EE6CDE" w:rsidRDefault="00EE6CDE" w:rsidP="00EE6CDE">
      <w:pPr>
        <w:pStyle w:val="FP"/>
        <w:keepLines/>
        <w:rPr>
          <w:i/>
          <w:iCs/>
        </w:rPr>
      </w:pPr>
      <w:r>
        <w:rPr>
          <w:i/>
          <w:iCs/>
        </w:rPr>
        <w:t>Sherry (Xiaomi) replies.</w:t>
      </w:r>
    </w:p>
    <w:p w14:paraId="06F18B32" w14:textId="77777777" w:rsidR="00EE6CDE" w:rsidRDefault="00EE6CDE" w:rsidP="00EE6CDE">
      <w:pPr>
        <w:pStyle w:val="FP"/>
        <w:keepLines/>
        <w:rPr>
          <w:i/>
          <w:iCs/>
        </w:rPr>
      </w:pPr>
      <w:r>
        <w:rPr>
          <w:i/>
          <w:iCs/>
        </w:rPr>
        <w:t>Hannu (Nokia) asks whether such generic PCF update would be justified under this WI for satellite RAT?</w:t>
      </w:r>
    </w:p>
    <w:p w14:paraId="7B75BAC0" w14:textId="77777777" w:rsidR="00EE6CDE" w:rsidRDefault="00EE6CDE" w:rsidP="00EE6CDE">
      <w:pPr>
        <w:pStyle w:val="FP"/>
        <w:keepLines/>
        <w:rPr>
          <w:i/>
          <w:iCs/>
        </w:rPr>
      </w:pPr>
      <w:r>
        <w:rPr>
          <w:i/>
          <w:iCs/>
        </w:rPr>
        <w:t>Sherry (Xiaomi) clarifies that this paper is based on TR 23.737 KI#5 conclusion.</w:t>
      </w:r>
    </w:p>
    <w:p w14:paraId="6E8A63CA" w14:textId="77777777" w:rsidR="00EE6CDE" w:rsidRDefault="00EE6CDE" w:rsidP="00EE6CDE">
      <w:pPr>
        <w:pStyle w:val="FP"/>
        <w:keepLines/>
        <w:rPr>
          <w:i/>
          <w:iCs/>
        </w:rPr>
      </w:pPr>
      <w:proofErr w:type="spellStart"/>
      <w:r>
        <w:rPr>
          <w:i/>
          <w:iCs/>
        </w:rPr>
        <w:t>DongYeon</w:t>
      </w:r>
      <w:proofErr w:type="spellEnd"/>
      <w:r>
        <w:rPr>
          <w:i/>
          <w:iCs/>
        </w:rPr>
        <w:t xml:space="preserve"> (Samsung) comments.</w:t>
      </w:r>
    </w:p>
    <w:p w14:paraId="4E2328F4" w14:textId="77777777" w:rsidR="00EE6CDE" w:rsidRDefault="00EE6CDE" w:rsidP="00EE6CDE">
      <w:pPr>
        <w:pStyle w:val="FP"/>
        <w:keepLines/>
        <w:rPr>
          <w:i/>
          <w:iCs/>
        </w:rPr>
      </w:pPr>
      <w:proofErr w:type="spellStart"/>
      <w:r>
        <w:rPr>
          <w:i/>
          <w:iCs/>
        </w:rPr>
        <w:t>DongYeon</w:t>
      </w:r>
      <w:proofErr w:type="spellEnd"/>
      <w:r>
        <w:rPr>
          <w:i/>
          <w:iCs/>
        </w:rPr>
        <w:t xml:space="preserve"> (Samsung) corrects her comments.</w:t>
      </w:r>
    </w:p>
    <w:p w14:paraId="35E6FA20" w14:textId="77777777" w:rsidR="00EE6CDE" w:rsidRDefault="00EE6CDE" w:rsidP="00EE6CDE">
      <w:pPr>
        <w:pStyle w:val="FP"/>
        <w:keepLines/>
        <w:rPr>
          <w:i/>
          <w:iCs/>
        </w:rPr>
      </w:pPr>
      <w:r>
        <w:rPr>
          <w:i/>
          <w:iCs/>
        </w:rPr>
        <w:t>Stefan (Ericsson) replies to Sherry and provides r01</w:t>
      </w:r>
    </w:p>
    <w:p w14:paraId="79165D29" w14:textId="77777777" w:rsidR="00EE6CDE" w:rsidRDefault="00EE6CDE" w:rsidP="00EE6CDE">
      <w:pPr>
        <w:pStyle w:val="FP"/>
        <w:keepLines/>
        <w:rPr>
          <w:i/>
          <w:iCs/>
        </w:rPr>
      </w:pPr>
      <w:r>
        <w:rPr>
          <w:i/>
          <w:iCs/>
        </w:rPr>
        <w:t>Sherry (Xiaomi) provides r02.</w:t>
      </w:r>
    </w:p>
    <w:p w14:paraId="6A00EF4B" w14:textId="77777777" w:rsidR="00EE6CDE" w:rsidRDefault="00EE6CDE" w:rsidP="00EE6CDE">
      <w:pPr>
        <w:pStyle w:val="FP"/>
        <w:keepLines/>
        <w:rPr>
          <w:i/>
          <w:iCs/>
        </w:rPr>
      </w:pPr>
      <w:r>
        <w:rPr>
          <w:i/>
          <w:iCs/>
        </w:rPr>
        <w:t>=== Phase 2 revisions deadline ===</w:t>
      </w:r>
    </w:p>
    <w:p w14:paraId="40E904C3" w14:textId="77777777" w:rsidR="00EE6CDE" w:rsidRDefault="00EE6CDE" w:rsidP="00EE6CDE">
      <w:pPr>
        <w:pStyle w:val="FP"/>
        <w:keepLines/>
        <w:rPr>
          <w:i/>
          <w:iCs/>
        </w:rPr>
      </w:pPr>
      <w:r>
        <w:rPr>
          <w:i/>
          <w:iCs/>
        </w:rPr>
        <w:t>Relja (TNO) provides comments/questions related to the terminology used.</w:t>
      </w:r>
    </w:p>
    <w:p w14:paraId="466871A0" w14:textId="77777777" w:rsidR="00EE6CDE" w:rsidRDefault="00EE6CDE" w:rsidP="00EE6CDE">
      <w:pPr>
        <w:pStyle w:val="FP"/>
        <w:keepLines/>
        <w:rPr>
          <w:i/>
          <w:iCs/>
        </w:rPr>
      </w:pPr>
      <w:r>
        <w:rPr>
          <w:i/>
          <w:iCs/>
        </w:rPr>
        <w:t>Haris (Qualcomm) asks what is the scenario that will lead to satellite backhaul category change</w:t>
      </w:r>
    </w:p>
    <w:p w14:paraId="2FDBD73A" w14:textId="77777777" w:rsidR="00EE6CDE" w:rsidRDefault="00EE6CDE" w:rsidP="00EE6CDE">
      <w:pPr>
        <w:pStyle w:val="FP"/>
        <w:keepLines/>
        <w:rPr>
          <w:i/>
          <w:iCs/>
        </w:rPr>
      </w:pPr>
      <w:proofErr w:type="spellStart"/>
      <w:r>
        <w:rPr>
          <w:i/>
          <w:iCs/>
        </w:rPr>
        <w:t>DongYeon</w:t>
      </w:r>
      <w:proofErr w:type="spellEnd"/>
      <w:r>
        <w:rPr>
          <w:i/>
          <w:iCs/>
        </w:rPr>
        <w:t xml:space="preserve"> (Samsung) supports r02 (but terminology shall be corrected) and provides comments.</w:t>
      </w:r>
    </w:p>
    <w:p w14:paraId="1FDC8638" w14:textId="77777777" w:rsidR="00EE6CDE" w:rsidRDefault="00EE6CDE" w:rsidP="00EE6CDE">
      <w:pPr>
        <w:pStyle w:val="FP"/>
        <w:keepLines/>
        <w:rPr>
          <w:i/>
          <w:iCs/>
        </w:rPr>
      </w:pPr>
      <w:r>
        <w:rPr>
          <w:i/>
          <w:iCs/>
        </w:rPr>
        <w:t>Sherry (Xiaomi) replies to Relja.</w:t>
      </w:r>
    </w:p>
    <w:p w14:paraId="6A15C405" w14:textId="77777777" w:rsidR="00EE6CDE" w:rsidRDefault="00EE6CDE" w:rsidP="00EE6CDE">
      <w:pPr>
        <w:pStyle w:val="FP"/>
        <w:keepLines/>
        <w:rPr>
          <w:i/>
          <w:iCs/>
        </w:rPr>
      </w:pPr>
      <w:r>
        <w:rPr>
          <w:i/>
          <w:iCs/>
        </w:rPr>
        <w:t>Sherry (Xiaomi) replies to Haris.</w:t>
      </w:r>
    </w:p>
    <w:p w14:paraId="600DDE10" w14:textId="77777777" w:rsidR="00EE6CDE" w:rsidRDefault="00EE6CDE" w:rsidP="00EE6CDE">
      <w:pPr>
        <w:pStyle w:val="FP"/>
        <w:keepLines/>
        <w:rPr>
          <w:i/>
          <w:iCs/>
        </w:rPr>
      </w:pPr>
      <w:r>
        <w:rPr>
          <w:i/>
          <w:iCs/>
        </w:rPr>
        <w:t>Haris (Qualcomm) objects to all revisions because the problem is not satellite backhaul specific</w:t>
      </w:r>
    </w:p>
    <w:p w14:paraId="0F0CFB62" w14:textId="77777777" w:rsidR="00EE6CDE" w:rsidRDefault="00EE6CDE" w:rsidP="00EE6CDE">
      <w:pPr>
        <w:pStyle w:val="FP"/>
        <w:keepLines/>
        <w:rPr>
          <w:i/>
          <w:iCs/>
        </w:rPr>
      </w:pPr>
      <w:r>
        <w:rPr>
          <w:i/>
          <w:iCs/>
        </w:rPr>
        <w:t>=== Phase 2 final deadline ===</w:t>
      </w:r>
    </w:p>
    <w:p w14:paraId="0014A3D7" w14:textId="77777777" w:rsidR="00EE6CDE" w:rsidRDefault="00EE6CDE" w:rsidP="00EE6CDE">
      <w:pPr>
        <w:pStyle w:val="FP"/>
        <w:keepLines/>
        <w:rPr>
          <w:i/>
          <w:iCs/>
        </w:rPr>
      </w:pPr>
      <w:r>
        <w:rPr>
          <w:i/>
          <w:iCs/>
        </w:rPr>
        <w:t>Sherry (Xiaomi) couldn't understand the objection to a CR fully aligned with the TR conclusion, and propose to add this topic to the CC#3 agenda to understand if this issue has to be re-studied.</w:t>
      </w:r>
    </w:p>
    <w:p w14:paraId="32DE1C4A" w14:textId="77777777" w:rsidR="00EE6CDE" w:rsidRDefault="00EE6CDE" w:rsidP="00EE6CDE">
      <w:pPr>
        <w:pStyle w:val="FP"/>
        <w:keepLines/>
        <w:rPr>
          <w:i/>
          <w:iCs/>
        </w:rPr>
      </w:pPr>
      <w:r>
        <w:rPr>
          <w:i/>
          <w:iCs/>
        </w:rPr>
        <w:t>=== CC#3 ===</w:t>
      </w:r>
    </w:p>
    <w:p w14:paraId="0DF00AAB" w14:textId="77777777" w:rsidR="00EE6CDE" w:rsidRDefault="00EE6CDE" w:rsidP="00EE6CDE">
      <w:pPr>
        <w:pStyle w:val="FP"/>
        <w:keepLines/>
        <w:rPr>
          <w:i/>
          <w:iCs/>
        </w:rPr>
      </w:pPr>
      <w:r>
        <w:rPr>
          <w:i/>
          <w:iCs/>
        </w:rPr>
        <w:t>Hannu (Nokia) replies to Sherry (Xiaomi)</w:t>
      </w:r>
    </w:p>
    <w:p w14:paraId="4CD603AF" w14:textId="77777777" w:rsidR="00EE6CDE" w:rsidRDefault="00EE6CDE" w:rsidP="00EE6CDE">
      <w:pPr>
        <w:pStyle w:val="FP"/>
        <w:keepLines/>
        <w:rPr>
          <w:i/>
          <w:iCs/>
        </w:rPr>
      </w:pPr>
      <w:r>
        <w:rPr>
          <w:i/>
          <w:iCs/>
        </w:rPr>
        <w:t>Jean Yves (Thales): comments on Sherry and Hannu discussion, recommending to postpone.</w:t>
      </w:r>
    </w:p>
    <w:p w14:paraId="495827F1" w14:textId="77777777" w:rsidR="00EE6CDE" w:rsidRDefault="00EE6CDE" w:rsidP="00EE6CDE">
      <w:pPr>
        <w:pStyle w:val="FP"/>
        <w:keepLines/>
        <w:rPr>
          <w:i/>
          <w:iCs/>
        </w:rPr>
      </w:pPr>
      <w:r>
        <w:rPr>
          <w:i/>
          <w:iCs/>
        </w:rPr>
        <w:t>Relja (TNO) answers to Sherry (Xiaomi) and challenges her statement 'the proposed CR is fully in line with the TR conclusion'.</w:t>
      </w:r>
    </w:p>
    <w:p w14:paraId="56011A72" w14:textId="77777777" w:rsidR="00EE6CDE" w:rsidRDefault="00EE6CDE" w:rsidP="00EE6CDE">
      <w:pPr>
        <w:pStyle w:val="FP"/>
        <w:keepLines/>
        <w:rPr>
          <w:i/>
          <w:iCs/>
        </w:rPr>
      </w:pPr>
      <w:r>
        <w:rPr>
          <w:i/>
          <w:iCs/>
        </w:rPr>
        <w:t>Sherry (Xiaomi) requests for clarification.</w:t>
      </w:r>
    </w:p>
    <w:p w14:paraId="036075B6" w14:textId="77777777" w:rsidR="00EE6CDE" w:rsidRDefault="00EE6CDE" w:rsidP="00EE6CDE">
      <w:pPr>
        <w:pStyle w:val="FP"/>
        <w:keepLines/>
        <w:rPr>
          <w:i/>
          <w:iCs/>
        </w:rPr>
      </w:pPr>
    </w:p>
    <w:p w14:paraId="269088FB" w14:textId="77777777" w:rsidR="00EE6CDE" w:rsidRPr="00A3071B" w:rsidRDefault="00EE6CDE" w:rsidP="00EE6CDE">
      <w:pPr>
        <w:keepNext/>
        <w:keepLines/>
      </w:pPr>
      <w:r>
        <w:rPr>
          <w:b/>
        </w:rPr>
        <w:t>Discussion and conclusion:</w:t>
      </w:r>
    </w:p>
    <w:p w14:paraId="11E3D210" w14:textId="358D2FEE" w:rsidR="00EE6CDE" w:rsidRDefault="00EE6CDE" w:rsidP="00EE6CDE">
      <w:r>
        <w:t xml:space="preserve">Xiaomi requested changing this from Noted to Postponed. This was then </w:t>
      </w:r>
      <w:r w:rsidRPr="00EE6CDE">
        <w:rPr>
          <w:color w:val="FF0000"/>
        </w:rPr>
        <w:t>postponed</w:t>
      </w:r>
      <w:r>
        <w:t>.</w:t>
      </w:r>
    </w:p>
    <w:p w14:paraId="00A9D6B0" w14:textId="04748938" w:rsidR="00EE6CDE" w:rsidRDefault="00EE6CDE" w:rsidP="00EE6CDE"/>
    <w:p w14:paraId="05C0CEF6" w14:textId="70D740F4" w:rsidR="00EE6CDE" w:rsidRDefault="00EE6CDE" w:rsidP="00EE6CDE">
      <w:pPr>
        <w:pStyle w:val="Heading1"/>
      </w:pPr>
      <w:r>
        <w:t>Papers for CC#4:</w:t>
      </w:r>
    </w:p>
    <w:p w14:paraId="10398ECF" w14:textId="383A72D6" w:rsidR="00EE6CDE" w:rsidRDefault="00EE6CDE" w:rsidP="00EE6CDE">
      <w:r>
        <w:rPr>
          <w:color w:val="0000FF"/>
        </w:rPr>
        <w:t>TD S2</w:t>
      </w:r>
      <w:r>
        <w:rPr>
          <w:color w:val="0000FF"/>
        </w:rPr>
        <w:noBreakHyphen/>
        <w:t>2007827</w:t>
      </w:r>
      <w:r w:rsidR="004B3AA1">
        <w:t xml:space="preserve"> </w:t>
      </w:r>
      <w:r>
        <w:t>(LS OUT)</w:t>
      </w:r>
      <w:r w:rsidR="004B3AA1">
        <w:t xml:space="preserve"> </w:t>
      </w:r>
      <w:r>
        <w:t>LS on KI#2 Enable UE to simultaneously connect to both SNPN and PLMN</w:t>
      </w:r>
      <w:r w:rsidR="004B3AA1">
        <w:t xml:space="preserve"> </w:t>
      </w:r>
      <w:r>
        <w:t>(Source: SA WG2)</w:t>
      </w:r>
      <w:r w:rsidR="004B3AA1">
        <w:t xml:space="preserve"> </w:t>
      </w:r>
    </w:p>
    <w:p w14:paraId="0B2856FF" w14:textId="151FABD6" w:rsidR="00EE6CDE" w:rsidRPr="00EE6CDE" w:rsidRDefault="00EE6CDE" w:rsidP="00EE6CDE">
      <w:pPr>
        <w:pStyle w:val="FP"/>
        <w:keepLines/>
        <w:rPr>
          <w:b/>
          <w:bCs/>
          <w:i/>
          <w:iCs/>
        </w:rPr>
      </w:pPr>
      <w:r w:rsidRPr="00EE6CDE">
        <w:rPr>
          <w:b/>
          <w:bCs/>
          <w:i/>
          <w:iCs/>
        </w:rPr>
        <w:t>e-mail comments</w:t>
      </w:r>
      <w:r w:rsidR="004B3AA1">
        <w:rPr>
          <w:b/>
          <w:bCs/>
          <w:i/>
          <w:iCs/>
        </w:rPr>
        <w:t xml:space="preserve"> (to S2-2007818)</w:t>
      </w:r>
      <w:r w:rsidRPr="00EE6CDE">
        <w:rPr>
          <w:b/>
          <w:bCs/>
          <w:i/>
          <w:iCs/>
        </w:rPr>
        <w:t>:</w:t>
      </w:r>
    </w:p>
    <w:p w14:paraId="4684DB97" w14:textId="77777777" w:rsidR="004B3AA1" w:rsidRDefault="004B3AA1" w:rsidP="00EE6CDE">
      <w:pPr>
        <w:pStyle w:val="FP"/>
        <w:keepLines/>
        <w:rPr>
          <w:i/>
          <w:iCs/>
        </w:rPr>
      </w:pPr>
      <w:r>
        <w:rPr>
          <w:i/>
          <w:iCs/>
        </w:rPr>
        <w:t>Amanda Xiang provide draft LS to RAN WGs to ask questions regarding dual radio UE support for simultaneous communication with NPN and PLMN.</w:t>
      </w:r>
    </w:p>
    <w:p w14:paraId="146220A0" w14:textId="77777777" w:rsidR="004B3AA1" w:rsidRDefault="004B3AA1" w:rsidP="00EE6CDE">
      <w:pPr>
        <w:pStyle w:val="FP"/>
        <w:keepLines/>
        <w:rPr>
          <w:i/>
          <w:iCs/>
        </w:rPr>
      </w:pPr>
      <w:r>
        <w:rPr>
          <w:i/>
          <w:iCs/>
        </w:rPr>
        <w:t>Chia-Lin (MediaTek) ask for clarifications</w:t>
      </w:r>
    </w:p>
    <w:p w14:paraId="3A48F035" w14:textId="77777777" w:rsidR="004B3AA1" w:rsidRDefault="004B3AA1" w:rsidP="00EE6CDE">
      <w:pPr>
        <w:pStyle w:val="FP"/>
        <w:keepLines/>
        <w:rPr>
          <w:i/>
          <w:iCs/>
        </w:rPr>
      </w:pPr>
      <w:r>
        <w:rPr>
          <w:i/>
          <w:iCs/>
        </w:rPr>
        <w:t xml:space="preserve">Amanda Xiang ( </w:t>
      </w:r>
      <w:proofErr w:type="spellStart"/>
      <w:r>
        <w:rPr>
          <w:i/>
          <w:iCs/>
        </w:rPr>
        <w:t>Futurewei</w:t>
      </w:r>
      <w:proofErr w:type="spellEnd"/>
      <w:r>
        <w:rPr>
          <w:i/>
          <w:iCs/>
        </w:rPr>
        <w:t>) provide response to MediaTek</w:t>
      </w:r>
    </w:p>
    <w:p w14:paraId="2444353E" w14:textId="77777777" w:rsidR="004B3AA1" w:rsidRDefault="004B3AA1" w:rsidP="00EE6CDE">
      <w:pPr>
        <w:pStyle w:val="FP"/>
        <w:keepLines/>
        <w:rPr>
          <w:i/>
          <w:iCs/>
        </w:rPr>
      </w:pPr>
      <w:r>
        <w:rPr>
          <w:i/>
          <w:iCs/>
        </w:rPr>
        <w:t>Marco ( Huawei) asks clarification</w:t>
      </w:r>
    </w:p>
    <w:p w14:paraId="195DA748" w14:textId="77777777" w:rsidR="004B3AA1" w:rsidRDefault="004B3AA1" w:rsidP="00EE6CDE">
      <w:pPr>
        <w:pStyle w:val="FP"/>
        <w:keepLines/>
        <w:rPr>
          <w:i/>
          <w:iCs/>
        </w:rPr>
      </w:pPr>
      <w:r>
        <w:rPr>
          <w:i/>
          <w:iCs/>
        </w:rPr>
        <w:t xml:space="preserve">Amanda Xiang ( </w:t>
      </w:r>
      <w:proofErr w:type="spellStart"/>
      <w:r>
        <w:rPr>
          <w:i/>
          <w:iCs/>
        </w:rPr>
        <w:t>Futurewei</w:t>
      </w:r>
      <w:proofErr w:type="spellEnd"/>
      <w:r>
        <w:rPr>
          <w:i/>
          <w:iCs/>
        </w:rPr>
        <w:t xml:space="preserve"> ) provides response to Huawei and provide r01</w:t>
      </w:r>
    </w:p>
    <w:p w14:paraId="18AF6DC6" w14:textId="77777777" w:rsidR="004B3AA1" w:rsidRDefault="004B3AA1" w:rsidP="00EE6CDE">
      <w:pPr>
        <w:pStyle w:val="FP"/>
        <w:keepLines/>
        <w:rPr>
          <w:i/>
          <w:iCs/>
        </w:rPr>
      </w:pPr>
      <w:r>
        <w:rPr>
          <w:i/>
          <w:iCs/>
        </w:rPr>
        <w:t>Chia-Lin ( MediaTek) provide response to Future and suggest not to send the LS to RAN</w:t>
      </w:r>
    </w:p>
    <w:p w14:paraId="7E2F0429" w14:textId="77777777" w:rsidR="004B3AA1" w:rsidRDefault="004B3AA1" w:rsidP="00EE6CDE">
      <w:pPr>
        <w:pStyle w:val="FP"/>
        <w:keepLines/>
        <w:rPr>
          <w:i/>
          <w:iCs/>
        </w:rPr>
      </w:pPr>
      <w:r>
        <w:rPr>
          <w:i/>
          <w:iCs/>
        </w:rPr>
        <w:t>Amanda Xiang (</w:t>
      </w:r>
      <w:proofErr w:type="spellStart"/>
      <w:r>
        <w:rPr>
          <w:i/>
          <w:iCs/>
        </w:rPr>
        <w:t>Futurewei</w:t>
      </w:r>
      <w:proofErr w:type="spellEnd"/>
      <w:r>
        <w:rPr>
          <w:i/>
          <w:iCs/>
        </w:rPr>
        <w:t>) provide response to MediaTek</w:t>
      </w:r>
    </w:p>
    <w:p w14:paraId="0F3B706B" w14:textId="77777777" w:rsidR="004B3AA1" w:rsidRDefault="004B3AA1" w:rsidP="00EE6CDE">
      <w:pPr>
        <w:pStyle w:val="FP"/>
        <w:keepLines/>
        <w:rPr>
          <w:i/>
          <w:iCs/>
        </w:rPr>
      </w:pPr>
      <w:r>
        <w:rPr>
          <w:i/>
          <w:iCs/>
        </w:rPr>
        <w:t>Lars (Sony) provide r02</w:t>
      </w:r>
    </w:p>
    <w:p w14:paraId="3AEA9509" w14:textId="77777777" w:rsidR="004B3AA1" w:rsidRDefault="004B3AA1" w:rsidP="00EE6CDE">
      <w:pPr>
        <w:pStyle w:val="FP"/>
        <w:keepLines/>
        <w:rPr>
          <w:i/>
          <w:iCs/>
        </w:rPr>
      </w:pPr>
      <w:r>
        <w:rPr>
          <w:i/>
          <w:iCs/>
        </w:rPr>
        <w:t>Peter Hedman (Ericsson) provides r03 and comments</w:t>
      </w:r>
    </w:p>
    <w:p w14:paraId="2477D053" w14:textId="77777777" w:rsidR="004B3AA1" w:rsidRDefault="004B3AA1" w:rsidP="00EE6CDE">
      <w:pPr>
        <w:pStyle w:val="FP"/>
        <w:keepLines/>
        <w:rPr>
          <w:i/>
          <w:iCs/>
        </w:rPr>
      </w:pPr>
      <w:r>
        <w:rPr>
          <w:i/>
          <w:iCs/>
        </w:rPr>
        <w:t>Guillaume (MediaTek) requests clarification from Lars (Sony)</w:t>
      </w:r>
    </w:p>
    <w:p w14:paraId="789EB0AE" w14:textId="77777777" w:rsidR="004B3AA1" w:rsidRDefault="004B3AA1" w:rsidP="00EE6CDE">
      <w:pPr>
        <w:pStyle w:val="FP"/>
        <w:keepLines/>
        <w:rPr>
          <w:i/>
          <w:iCs/>
        </w:rPr>
      </w:pPr>
      <w:r>
        <w:rPr>
          <w:i/>
          <w:iCs/>
        </w:rPr>
        <w:t>Lars (Sony) responds to Guillaume</w:t>
      </w:r>
    </w:p>
    <w:p w14:paraId="6E02955C" w14:textId="77777777" w:rsidR="004B3AA1" w:rsidRDefault="004B3AA1" w:rsidP="00EE6CDE">
      <w:pPr>
        <w:pStyle w:val="FP"/>
        <w:keepLines/>
        <w:rPr>
          <w:i/>
          <w:iCs/>
        </w:rPr>
      </w:pPr>
      <w:r>
        <w:rPr>
          <w:i/>
          <w:iCs/>
        </w:rPr>
        <w:t>Chia-Lin (MediaTek) provide response to Sony (Lars)</w:t>
      </w:r>
    </w:p>
    <w:p w14:paraId="5C84FE7F" w14:textId="77777777" w:rsidR="004B3AA1" w:rsidRDefault="004B3AA1" w:rsidP="00EE6CDE">
      <w:pPr>
        <w:pStyle w:val="FP"/>
        <w:keepLines/>
        <w:rPr>
          <w:i/>
          <w:iCs/>
        </w:rPr>
      </w:pPr>
      <w:r>
        <w:rPr>
          <w:i/>
          <w:iCs/>
        </w:rPr>
        <w:t>Fei (OPPO) provides r04</w:t>
      </w:r>
    </w:p>
    <w:p w14:paraId="0A5A4E40" w14:textId="77777777" w:rsidR="004B3AA1" w:rsidRDefault="004B3AA1" w:rsidP="00EE6CDE">
      <w:pPr>
        <w:pStyle w:val="FP"/>
        <w:keepLines/>
        <w:rPr>
          <w:i/>
          <w:iCs/>
        </w:rPr>
      </w:pPr>
      <w:r>
        <w:rPr>
          <w:i/>
          <w:iCs/>
        </w:rPr>
        <w:t>Lars (Sony) provides r05</w:t>
      </w:r>
    </w:p>
    <w:p w14:paraId="0CADA5DB" w14:textId="77777777" w:rsidR="004B3AA1" w:rsidRDefault="004B3AA1" w:rsidP="00EE6CDE">
      <w:pPr>
        <w:pStyle w:val="FP"/>
        <w:keepLines/>
        <w:rPr>
          <w:i/>
          <w:iCs/>
        </w:rPr>
      </w:pPr>
      <w:r>
        <w:rPr>
          <w:i/>
          <w:iCs/>
        </w:rPr>
        <w:t>Chia-Lin ( MediaTek) provide r06 and objects to the original version, and other revisions (r01 to r05)</w:t>
      </w:r>
    </w:p>
    <w:p w14:paraId="7E51EAE1" w14:textId="77777777" w:rsidR="004B3AA1" w:rsidRDefault="004B3AA1" w:rsidP="00EE6CDE">
      <w:pPr>
        <w:pStyle w:val="FP"/>
        <w:keepLines/>
        <w:rPr>
          <w:i/>
          <w:iCs/>
        </w:rPr>
      </w:pPr>
      <w:r>
        <w:rPr>
          <w:i/>
          <w:iCs/>
        </w:rPr>
        <w:t>Lars (Sony) comments on r06</w:t>
      </w:r>
    </w:p>
    <w:p w14:paraId="261BBEAF" w14:textId="77777777" w:rsidR="004B3AA1" w:rsidRDefault="004B3AA1" w:rsidP="00EE6CDE">
      <w:pPr>
        <w:pStyle w:val="FP"/>
        <w:keepLines/>
        <w:rPr>
          <w:i/>
          <w:iCs/>
        </w:rPr>
      </w:pPr>
      <w:r>
        <w:rPr>
          <w:i/>
          <w:iCs/>
        </w:rPr>
        <w:t>Chia-Lin (MediaTek) respond to Sony (Lars)</w:t>
      </w:r>
    </w:p>
    <w:p w14:paraId="68EAA5D5" w14:textId="77777777" w:rsidR="004B3AA1" w:rsidRDefault="004B3AA1" w:rsidP="00EE6CDE">
      <w:pPr>
        <w:pStyle w:val="FP"/>
        <w:keepLines/>
        <w:rPr>
          <w:i/>
          <w:iCs/>
        </w:rPr>
      </w:pPr>
      <w:r>
        <w:rPr>
          <w:i/>
          <w:iCs/>
        </w:rPr>
        <w:t>Lars (Sony) no need to send r06</w:t>
      </w:r>
    </w:p>
    <w:p w14:paraId="58C29B92" w14:textId="77777777" w:rsidR="004B3AA1" w:rsidRDefault="004B3AA1" w:rsidP="00EE6CDE">
      <w:pPr>
        <w:pStyle w:val="FP"/>
        <w:keepLines/>
        <w:rPr>
          <w:i/>
          <w:iCs/>
        </w:rPr>
      </w:pPr>
      <w:r>
        <w:rPr>
          <w:i/>
          <w:iCs/>
        </w:rPr>
        <w:t>Marco (Huawei) no need to send r06</w:t>
      </w:r>
    </w:p>
    <w:p w14:paraId="53609B28" w14:textId="77777777" w:rsidR="004B3AA1" w:rsidRDefault="004B3AA1" w:rsidP="00EE6CDE">
      <w:pPr>
        <w:pStyle w:val="FP"/>
        <w:keepLines/>
        <w:rPr>
          <w:i/>
          <w:iCs/>
        </w:rPr>
      </w:pPr>
      <w:r>
        <w:rPr>
          <w:i/>
          <w:iCs/>
        </w:rPr>
        <w:t>Guillaume (MediaTek) objects to sending any LS on this topic except r06.</w:t>
      </w:r>
    </w:p>
    <w:p w14:paraId="2C0430E9" w14:textId="77777777" w:rsidR="004B3AA1" w:rsidRDefault="004B3AA1" w:rsidP="00EE6CDE">
      <w:pPr>
        <w:pStyle w:val="FP"/>
        <w:keepLines/>
        <w:rPr>
          <w:i/>
          <w:iCs/>
        </w:rPr>
      </w:pPr>
      <w:r>
        <w:rPr>
          <w:i/>
          <w:iCs/>
        </w:rPr>
        <w:t xml:space="preserve">Amanda Xiang ( </w:t>
      </w:r>
      <w:proofErr w:type="spellStart"/>
      <w:r>
        <w:rPr>
          <w:i/>
          <w:iCs/>
        </w:rPr>
        <w:t>Futurewei</w:t>
      </w:r>
      <w:proofErr w:type="spellEnd"/>
      <w:r>
        <w:rPr>
          <w:i/>
          <w:iCs/>
        </w:rPr>
        <w:t xml:space="preserve"> ) provide r07 based on r05</w:t>
      </w:r>
    </w:p>
    <w:p w14:paraId="04324570" w14:textId="77777777" w:rsidR="004B3AA1" w:rsidRDefault="004B3AA1" w:rsidP="00EE6CDE">
      <w:pPr>
        <w:pStyle w:val="FP"/>
        <w:keepLines/>
        <w:rPr>
          <w:i/>
          <w:iCs/>
        </w:rPr>
      </w:pPr>
      <w:r>
        <w:rPr>
          <w:i/>
          <w:iCs/>
        </w:rPr>
        <w:t>Guillaume (MediaTek) objects to r07</w:t>
      </w:r>
    </w:p>
    <w:p w14:paraId="3735E5F8" w14:textId="77777777" w:rsidR="004B3AA1" w:rsidRDefault="004B3AA1" w:rsidP="00EE6CDE">
      <w:pPr>
        <w:pStyle w:val="FP"/>
        <w:keepLines/>
        <w:rPr>
          <w:i/>
          <w:iCs/>
        </w:rPr>
      </w:pPr>
      <w:r>
        <w:rPr>
          <w:i/>
          <w:iCs/>
        </w:rPr>
        <w:t>Sebastian (Qualcomm) provides r08</w:t>
      </w:r>
    </w:p>
    <w:p w14:paraId="6335F447" w14:textId="77777777" w:rsidR="004B3AA1" w:rsidRDefault="004B3AA1" w:rsidP="00EE6CDE">
      <w:pPr>
        <w:pStyle w:val="FP"/>
        <w:keepLines/>
        <w:rPr>
          <w:i/>
          <w:iCs/>
        </w:rPr>
      </w:pPr>
      <w:r>
        <w:rPr>
          <w:i/>
          <w:iCs/>
        </w:rPr>
        <w:t>Lars (Sony) provides r09</w:t>
      </w:r>
    </w:p>
    <w:p w14:paraId="35D3147D" w14:textId="77777777" w:rsidR="004B3AA1" w:rsidRDefault="004B3AA1" w:rsidP="00EE6CDE">
      <w:pPr>
        <w:pStyle w:val="FP"/>
        <w:keepLines/>
        <w:rPr>
          <w:i/>
          <w:iCs/>
        </w:rPr>
      </w:pPr>
      <w:r>
        <w:rPr>
          <w:i/>
          <w:iCs/>
        </w:rPr>
        <w:t>Marco (Huawei) provides r09</w:t>
      </w:r>
    </w:p>
    <w:p w14:paraId="2AE9F563" w14:textId="77777777" w:rsidR="004B3AA1" w:rsidRDefault="004B3AA1" w:rsidP="00EE6CDE">
      <w:pPr>
        <w:pStyle w:val="FP"/>
        <w:keepLines/>
        <w:rPr>
          <w:i/>
          <w:iCs/>
        </w:rPr>
      </w:pPr>
      <w:r>
        <w:rPr>
          <w:i/>
          <w:iCs/>
        </w:rPr>
        <w:t>Lars (Sony) provides r10</w:t>
      </w:r>
    </w:p>
    <w:p w14:paraId="66BAF273" w14:textId="77777777" w:rsidR="004B3AA1" w:rsidRDefault="004B3AA1" w:rsidP="00EE6CDE">
      <w:pPr>
        <w:pStyle w:val="FP"/>
        <w:keepLines/>
        <w:rPr>
          <w:i/>
          <w:iCs/>
        </w:rPr>
      </w:pPr>
      <w:r>
        <w:rPr>
          <w:i/>
          <w:iCs/>
        </w:rPr>
        <w:t>Guillaume (MediaTek) provides r11</w:t>
      </w:r>
    </w:p>
    <w:p w14:paraId="2ACF9D79" w14:textId="77777777" w:rsidR="004B3AA1" w:rsidRDefault="004B3AA1" w:rsidP="00EE6CDE">
      <w:pPr>
        <w:pStyle w:val="FP"/>
        <w:keepLines/>
        <w:rPr>
          <w:i/>
          <w:iCs/>
        </w:rPr>
      </w:pPr>
      <w:r>
        <w:rPr>
          <w:i/>
          <w:iCs/>
        </w:rPr>
        <w:t>Peter Hedman (Ericsson) provides question to MediaTek.</w:t>
      </w:r>
    </w:p>
    <w:p w14:paraId="133B5312" w14:textId="77777777" w:rsidR="004B3AA1" w:rsidRDefault="004B3AA1" w:rsidP="00EE6CDE">
      <w:pPr>
        <w:pStyle w:val="FP"/>
        <w:keepLines/>
        <w:rPr>
          <w:i/>
          <w:iCs/>
        </w:rPr>
      </w:pPr>
      <w:r>
        <w:rPr>
          <w:i/>
          <w:iCs/>
        </w:rPr>
        <w:t>Marco (Huawei) prefer r10 , but open to compromise adding some text from r11 if feasible and acceptable.</w:t>
      </w:r>
    </w:p>
    <w:p w14:paraId="0F6A78AD" w14:textId="77777777" w:rsidR="004B3AA1" w:rsidRDefault="004B3AA1" w:rsidP="00EE6CDE">
      <w:pPr>
        <w:pStyle w:val="FP"/>
        <w:keepLines/>
        <w:rPr>
          <w:i/>
          <w:iCs/>
        </w:rPr>
      </w:pPr>
      <w:r>
        <w:rPr>
          <w:i/>
          <w:iCs/>
        </w:rPr>
        <w:t>Guillaume (MediaTek) provides r12 in drafts folder</w:t>
      </w:r>
    </w:p>
    <w:p w14:paraId="086CB6F4" w14:textId="77777777" w:rsidR="004B3AA1" w:rsidRDefault="004B3AA1" w:rsidP="00EE6CDE">
      <w:pPr>
        <w:pStyle w:val="FP"/>
        <w:keepLines/>
        <w:rPr>
          <w:i/>
          <w:iCs/>
        </w:rPr>
      </w:pPr>
      <w:r>
        <w:rPr>
          <w:i/>
          <w:iCs/>
        </w:rPr>
        <w:t>Sebastian (Qualcomm) is ok with r08; objects to all other versions</w:t>
      </w:r>
    </w:p>
    <w:p w14:paraId="7474B9D4" w14:textId="77777777" w:rsidR="004B3AA1" w:rsidRDefault="004B3AA1" w:rsidP="00EE6CDE">
      <w:pPr>
        <w:pStyle w:val="FP"/>
        <w:keepLines/>
        <w:rPr>
          <w:i/>
          <w:iCs/>
        </w:rPr>
      </w:pPr>
      <w:r>
        <w:rPr>
          <w:i/>
          <w:iCs/>
        </w:rPr>
        <w:lastRenderedPageBreak/>
        <w:t xml:space="preserve">Amanda Xiang ( </w:t>
      </w:r>
      <w:proofErr w:type="spellStart"/>
      <w:r>
        <w:rPr>
          <w:i/>
          <w:iCs/>
        </w:rPr>
        <w:t>Futurewei</w:t>
      </w:r>
      <w:proofErr w:type="spellEnd"/>
      <w:r>
        <w:rPr>
          <w:i/>
          <w:iCs/>
        </w:rPr>
        <w:t xml:space="preserve"> ) provides r13 in drafts folder and hope this can be used as way forward</w:t>
      </w:r>
    </w:p>
    <w:p w14:paraId="40E29E56" w14:textId="77777777" w:rsidR="004B3AA1" w:rsidRDefault="004B3AA1" w:rsidP="00EE6CDE">
      <w:pPr>
        <w:pStyle w:val="FP"/>
        <w:keepLines/>
        <w:rPr>
          <w:i/>
          <w:iCs/>
        </w:rPr>
      </w:pPr>
      <w:r>
        <w:rPr>
          <w:i/>
          <w:iCs/>
        </w:rPr>
        <w:t>Guillaume (MediaTek) provides r14. r8 is not acceptable.</w:t>
      </w:r>
    </w:p>
    <w:p w14:paraId="2B61BB27" w14:textId="77777777" w:rsidR="004B3AA1" w:rsidRDefault="004B3AA1" w:rsidP="00EE6CDE">
      <w:pPr>
        <w:pStyle w:val="FP"/>
        <w:keepLines/>
        <w:rPr>
          <w:i/>
          <w:iCs/>
        </w:rPr>
      </w:pPr>
      <w:r>
        <w:rPr>
          <w:i/>
          <w:iCs/>
        </w:rPr>
        <w:t>Peter Hedman (Ericsson) provides questions on the new questions.</w:t>
      </w:r>
    </w:p>
    <w:p w14:paraId="72A7200D" w14:textId="77777777" w:rsidR="004B3AA1" w:rsidRDefault="004B3AA1" w:rsidP="00EE6CDE">
      <w:pPr>
        <w:pStyle w:val="FP"/>
        <w:keepLines/>
        <w:rPr>
          <w:i/>
          <w:iCs/>
        </w:rPr>
      </w:pPr>
      <w:r>
        <w:rPr>
          <w:i/>
          <w:iCs/>
        </w:rPr>
        <w:t>Guillaume (MediaTek) responds to Peter (Ericsson)</w:t>
      </w:r>
    </w:p>
    <w:p w14:paraId="6E8DA969" w14:textId="77777777" w:rsidR="004B3AA1" w:rsidRDefault="004B3AA1" w:rsidP="00EE6CDE">
      <w:pPr>
        <w:pStyle w:val="FP"/>
        <w:keepLines/>
        <w:rPr>
          <w:i/>
          <w:iCs/>
        </w:rPr>
      </w:pPr>
      <w:r>
        <w:rPr>
          <w:i/>
          <w:iCs/>
        </w:rPr>
        <w:t>=== Phase 2 final deadline ===</w:t>
      </w:r>
    </w:p>
    <w:p w14:paraId="33207D1E" w14:textId="77777777" w:rsidR="004B3AA1" w:rsidRDefault="004B3AA1" w:rsidP="00EE6CDE">
      <w:pPr>
        <w:pStyle w:val="FP"/>
        <w:keepLines/>
        <w:rPr>
          <w:i/>
          <w:iCs/>
        </w:rPr>
      </w:pPr>
      <w:r>
        <w:rPr>
          <w:i/>
          <w:iCs/>
        </w:rPr>
        <w:t>Peter Hedman (Ericsson) provides r15</w:t>
      </w:r>
    </w:p>
    <w:p w14:paraId="641286B5" w14:textId="77777777" w:rsidR="004B3AA1" w:rsidRDefault="004B3AA1" w:rsidP="00EE6CDE">
      <w:pPr>
        <w:pStyle w:val="FP"/>
        <w:keepLines/>
        <w:rPr>
          <w:i/>
          <w:iCs/>
        </w:rPr>
      </w:pPr>
      <w:r>
        <w:rPr>
          <w:i/>
          <w:iCs/>
        </w:rPr>
        <w:t>Guillaume (MediaTek): r15 is ok</w:t>
      </w:r>
    </w:p>
    <w:p w14:paraId="21492D29" w14:textId="77777777" w:rsidR="004B3AA1" w:rsidRDefault="004B3AA1" w:rsidP="00EE6CDE">
      <w:pPr>
        <w:pStyle w:val="FP"/>
        <w:keepLines/>
        <w:rPr>
          <w:i/>
          <w:iCs/>
        </w:rPr>
      </w:pPr>
      <w:r>
        <w:rPr>
          <w:i/>
          <w:iCs/>
        </w:rPr>
        <w:t>Lars (Sony): r15 is ok</w:t>
      </w:r>
    </w:p>
    <w:p w14:paraId="786BDE49" w14:textId="77777777" w:rsidR="004B3AA1" w:rsidRDefault="004B3AA1" w:rsidP="00EE6CDE">
      <w:pPr>
        <w:pStyle w:val="FP"/>
        <w:keepLines/>
        <w:rPr>
          <w:i/>
          <w:iCs/>
        </w:rPr>
      </w:pPr>
      <w:r>
        <w:rPr>
          <w:i/>
          <w:iCs/>
        </w:rPr>
        <w:t>Amanda Xiang (</w:t>
      </w:r>
      <w:proofErr w:type="spellStart"/>
      <w:r>
        <w:rPr>
          <w:i/>
          <w:iCs/>
        </w:rPr>
        <w:t>Futurewei</w:t>
      </w:r>
      <w:proofErr w:type="spellEnd"/>
      <w:r>
        <w:rPr>
          <w:i/>
          <w:iCs/>
        </w:rPr>
        <w:t>) : r15 is ok</w:t>
      </w:r>
    </w:p>
    <w:p w14:paraId="4F93E5AA" w14:textId="77777777" w:rsidR="004B3AA1" w:rsidRDefault="004B3AA1" w:rsidP="00EE6CDE">
      <w:pPr>
        <w:pStyle w:val="FP"/>
        <w:keepLines/>
        <w:rPr>
          <w:i/>
          <w:iCs/>
        </w:rPr>
      </w:pPr>
      <w:r>
        <w:rPr>
          <w:i/>
          <w:iCs/>
        </w:rPr>
        <w:t>=== CC#3 ===</w:t>
      </w:r>
    </w:p>
    <w:p w14:paraId="07105719" w14:textId="77777777" w:rsidR="004B3AA1" w:rsidRDefault="004B3AA1" w:rsidP="00EE6CDE">
      <w:pPr>
        <w:pStyle w:val="FP"/>
        <w:keepLines/>
        <w:rPr>
          <w:i/>
          <w:iCs/>
        </w:rPr>
      </w:pPr>
      <w:r>
        <w:rPr>
          <w:i/>
          <w:iCs/>
        </w:rPr>
        <w:t>Amanda Xiang (</w:t>
      </w:r>
      <w:proofErr w:type="spellStart"/>
      <w:r>
        <w:rPr>
          <w:i/>
          <w:iCs/>
        </w:rPr>
        <w:t>Futurewei</w:t>
      </w:r>
      <w:proofErr w:type="spellEnd"/>
      <w:r>
        <w:rPr>
          <w:i/>
          <w:iCs/>
        </w:rPr>
        <w:t>) provide r16 to address Qualcomm concern</w:t>
      </w:r>
    </w:p>
    <w:p w14:paraId="65E61AD1" w14:textId="77777777" w:rsidR="004B3AA1" w:rsidRDefault="004B3AA1" w:rsidP="00EE6CDE">
      <w:pPr>
        <w:pStyle w:val="FP"/>
        <w:keepLines/>
        <w:rPr>
          <w:i/>
          <w:iCs/>
        </w:rPr>
      </w:pPr>
      <w:r>
        <w:rPr>
          <w:i/>
          <w:iCs/>
        </w:rPr>
        <w:t>Sebastian (Qualcomm) provides r17</w:t>
      </w:r>
    </w:p>
    <w:p w14:paraId="5622E3F2" w14:textId="77777777" w:rsidR="004B3AA1" w:rsidRDefault="004B3AA1" w:rsidP="00EE6CDE">
      <w:pPr>
        <w:pStyle w:val="FP"/>
        <w:keepLines/>
        <w:rPr>
          <w:i/>
          <w:iCs/>
        </w:rPr>
      </w:pPr>
      <w:r>
        <w:rPr>
          <w:i/>
          <w:iCs/>
        </w:rPr>
        <w:t>Guillaume (MediaTek): ok with r17</w:t>
      </w:r>
    </w:p>
    <w:p w14:paraId="076714FC" w14:textId="77777777" w:rsidR="004B3AA1" w:rsidRDefault="004B3AA1" w:rsidP="00EE6CDE">
      <w:pPr>
        <w:pStyle w:val="FP"/>
        <w:keepLines/>
        <w:rPr>
          <w:i/>
          <w:iCs/>
        </w:rPr>
      </w:pPr>
      <w:r>
        <w:rPr>
          <w:i/>
          <w:iCs/>
        </w:rPr>
        <w:t>Peter Hedman (Ericsson) provides question to new Q3.</w:t>
      </w:r>
    </w:p>
    <w:p w14:paraId="51C7EF71" w14:textId="77777777" w:rsidR="004B3AA1" w:rsidRDefault="004B3AA1" w:rsidP="00EE6CDE">
      <w:pPr>
        <w:pStyle w:val="FP"/>
        <w:keepLines/>
        <w:rPr>
          <w:i/>
          <w:iCs/>
        </w:rPr>
      </w:pPr>
      <w:r>
        <w:rPr>
          <w:i/>
          <w:iCs/>
        </w:rPr>
        <w:t>Sebastian (Qualcomm) replies to Peter and provides r18</w:t>
      </w:r>
    </w:p>
    <w:p w14:paraId="6B00AE75" w14:textId="77777777" w:rsidR="004B3AA1" w:rsidRDefault="004B3AA1" w:rsidP="00EE6CDE">
      <w:pPr>
        <w:pStyle w:val="FP"/>
        <w:keepLines/>
        <w:rPr>
          <w:i/>
          <w:iCs/>
        </w:rPr>
      </w:pPr>
      <w:r>
        <w:rPr>
          <w:i/>
          <w:iCs/>
        </w:rPr>
        <w:t>Lars (Sony) ask questions further questions on the feedback</w:t>
      </w:r>
    </w:p>
    <w:p w14:paraId="512671AE" w14:textId="77777777" w:rsidR="004B3AA1" w:rsidRDefault="004B3AA1" w:rsidP="00EE6CDE">
      <w:pPr>
        <w:pStyle w:val="FP"/>
        <w:keepLines/>
        <w:rPr>
          <w:i/>
          <w:iCs/>
        </w:rPr>
      </w:pPr>
      <w:r>
        <w:rPr>
          <w:i/>
          <w:iCs/>
        </w:rPr>
        <w:t>Lars (Sony) provides r19</w:t>
      </w:r>
    </w:p>
    <w:p w14:paraId="259E262B" w14:textId="25CEC3FA" w:rsidR="00EE6CDE" w:rsidRDefault="004B3AA1" w:rsidP="00EE6CDE">
      <w:pPr>
        <w:pStyle w:val="FP"/>
        <w:keepLines/>
        <w:rPr>
          <w:i/>
          <w:iCs/>
        </w:rPr>
      </w:pPr>
      <w:r>
        <w:rPr>
          <w:i/>
          <w:iCs/>
        </w:rPr>
        <w:t>Sebastian (Qualcomm) is ok with r19</w:t>
      </w:r>
    </w:p>
    <w:p w14:paraId="08410B91" w14:textId="77777777" w:rsidR="004B3AA1" w:rsidRPr="00EE6CDE" w:rsidRDefault="004B3AA1" w:rsidP="00EE6CDE">
      <w:pPr>
        <w:pStyle w:val="FP"/>
        <w:keepLines/>
        <w:rPr>
          <w:i/>
          <w:iCs/>
        </w:rPr>
      </w:pPr>
    </w:p>
    <w:p w14:paraId="3F2AF592" w14:textId="77777777" w:rsidR="00EE6CDE" w:rsidRPr="00A3071B" w:rsidRDefault="00EE6CDE" w:rsidP="00EE6CDE">
      <w:pPr>
        <w:keepNext/>
        <w:keepLines/>
      </w:pPr>
      <w:r>
        <w:rPr>
          <w:b/>
        </w:rPr>
        <w:t>Discussion and conclusion:</w:t>
      </w:r>
    </w:p>
    <w:p w14:paraId="6E1BB37C" w14:textId="674EAA6E" w:rsidR="00EE6CDE" w:rsidRDefault="004B3AA1" w:rsidP="00EE6CDE">
      <w:r>
        <w:t>S2-2007818</w:t>
      </w:r>
      <w:r w:rsidR="00EE6CDE">
        <w:t xml:space="preserve">r19 was agreed. This was (previously) revised in </w:t>
      </w:r>
      <w:r w:rsidR="00EE6CDE" w:rsidRPr="00916E52">
        <w:rPr>
          <w:rFonts w:cs="Arial"/>
          <w:color w:val="0000FF"/>
          <w:szCs w:val="16"/>
          <w:lang w:eastAsia="en-US"/>
        </w:rPr>
        <w:t>TD S2</w:t>
      </w:r>
      <w:r w:rsidR="00EE6CDE" w:rsidRPr="00916E52">
        <w:rPr>
          <w:rFonts w:cs="Arial"/>
          <w:color w:val="0000FF"/>
          <w:szCs w:val="16"/>
          <w:lang w:eastAsia="en-US"/>
        </w:rPr>
        <w:noBreakHyphen/>
      </w:r>
      <w:r w:rsidR="00EE6CDE">
        <w:rPr>
          <w:rFonts w:cs="Arial"/>
          <w:color w:val="0000FF"/>
          <w:szCs w:val="16"/>
          <w:lang w:eastAsia="en-US"/>
        </w:rPr>
        <w:t>2007827</w:t>
      </w:r>
      <w:r w:rsidR="00EE6CDE">
        <w:t xml:space="preserve">, which was </w:t>
      </w:r>
      <w:r w:rsidR="00EE6CDE">
        <w:rPr>
          <w:color w:val="FF0000"/>
        </w:rPr>
        <w:t>approved</w:t>
      </w:r>
      <w:r w:rsidR="00EE6CDE">
        <w:t>.</w:t>
      </w:r>
    </w:p>
    <w:p w14:paraId="7EB49C62" w14:textId="462440B4" w:rsidR="00EE6CDE" w:rsidRDefault="00EE6CDE" w:rsidP="00EE6CDE">
      <w:pPr>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2007534</w:t>
      </w:r>
      <w:r w:rsidRPr="008B160F">
        <w:t xml:space="preserve"> </w:t>
      </w:r>
      <w:r w:rsidR="004B3AA1">
        <w:t xml:space="preserve"> </w:t>
      </w:r>
      <w:r>
        <w:t>(P-CR)</w:t>
      </w:r>
      <w:r w:rsidR="004B3AA1">
        <w:t xml:space="preserve"> </w:t>
      </w:r>
      <w:r>
        <w:t>KI #2, New Sol: Enabling a UE to receive paging message from another network (Source: Samsung).</w:t>
      </w:r>
    </w:p>
    <w:p w14:paraId="2CDAA327" w14:textId="77777777" w:rsidR="00EE6CDE" w:rsidRPr="00EE6CDE" w:rsidRDefault="00EE6CDE" w:rsidP="00EE6CDE">
      <w:pPr>
        <w:pStyle w:val="FP"/>
        <w:keepLines/>
        <w:rPr>
          <w:b/>
          <w:bCs/>
          <w:i/>
          <w:iCs/>
        </w:rPr>
      </w:pPr>
      <w:r w:rsidRPr="00EE6CDE">
        <w:rPr>
          <w:b/>
          <w:bCs/>
          <w:i/>
          <w:iCs/>
        </w:rPr>
        <w:t>e-mail comments:</w:t>
      </w:r>
    </w:p>
    <w:p w14:paraId="564F9088" w14:textId="77777777" w:rsidR="00EE6CDE" w:rsidRDefault="00EE6CDE" w:rsidP="00EE6CDE">
      <w:pPr>
        <w:pStyle w:val="FP"/>
        <w:keepLines/>
        <w:rPr>
          <w:i/>
          <w:iCs/>
        </w:rPr>
      </w:pPr>
      <w:r>
        <w:rPr>
          <w:i/>
          <w:iCs/>
        </w:rPr>
        <w:t>Marco (Huawei) asks clarifications</w:t>
      </w:r>
    </w:p>
    <w:p w14:paraId="55906E9F" w14:textId="77777777" w:rsidR="00EE6CDE" w:rsidRDefault="00EE6CDE" w:rsidP="00EE6CDE">
      <w:pPr>
        <w:pStyle w:val="FP"/>
        <w:keepLines/>
        <w:rPr>
          <w:i/>
          <w:iCs/>
        </w:rPr>
      </w:pPr>
      <w:r>
        <w:rPr>
          <w:i/>
          <w:iCs/>
        </w:rPr>
        <w:t>=== Phase 1 revisions Deadline ===</w:t>
      </w:r>
    </w:p>
    <w:p w14:paraId="49D2875A" w14:textId="77777777" w:rsidR="00EE6CDE" w:rsidRDefault="00EE6CDE" w:rsidP="00EE6CDE">
      <w:pPr>
        <w:pStyle w:val="FP"/>
        <w:keepLines/>
        <w:rPr>
          <w:i/>
          <w:iCs/>
        </w:rPr>
      </w:pPr>
      <w:r>
        <w:rPr>
          <w:i/>
          <w:iCs/>
        </w:rPr>
        <w:t>=== CC#2 ===</w:t>
      </w:r>
    </w:p>
    <w:p w14:paraId="78E0BCC6" w14:textId="77777777" w:rsidR="00EE6CDE" w:rsidRDefault="00EE6CDE" w:rsidP="00EE6CDE">
      <w:pPr>
        <w:pStyle w:val="FP"/>
        <w:keepLines/>
        <w:rPr>
          <w:i/>
          <w:iCs/>
        </w:rPr>
      </w:pPr>
      <w:r>
        <w:rPr>
          <w:i/>
          <w:iCs/>
        </w:rPr>
        <w:t>Marco (Huawei) due lack of answers propose to note the doc</w:t>
      </w:r>
    </w:p>
    <w:p w14:paraId="67CCD157" w14:textId="77777777" w:rsidR="00EE6CDE" w:rsidRDefault="00EE6CDE" w:rsidP="00EE6CDE">
      <w:pPr>
        <w:pStyle w:val="FP"/>
        <w:keepLines/>
        <w:rPr>
          <w:i/>
          <w:iCs/>
        </w:rPr>
      </w:pPr>
      <w:proofErr w:type="spellStart"/>
      <w:r>
        <w:rPr>
          <w:i/>
          <w:iCs/>
        </w:rPr>
        <w:t>Kisuk</w:t>
      </w:r>
      <w:proofErr w:type="spellEnd"/>
      <w:r>
        <w:rPr>
          <w:i/>
          <w:iCs/>
        </w:rPr>
        <w:t>(Samsung) replies to Huawei.</w:t>
      </w:r>
    </w:p>
    <w:p w14:paraId="71150E6B" w14:textId="77777777" w:rsidR="00EE6CDE" w:rsidRDefault="00EE6CDE" w:rsidP="00EE6CDE">
      <w:pPr>
        <w:pStyle w:val="FP"/>
        <w:keepLines/>
        <w:rPr>
          <w:i/>
          <w:iCs/>
        </w:rPr>
      </w:pPr>
      <w:proofErr w:type="spellStart"/>
      <w:r>
        <w:rPr>
          <w:i/>
          <w:iCs/>
        </w:rPr>
        <w:t>Kisuk</w:t>
      </w:r>
      <w:proofErr w:type="spellEnd"/>
      <w:r>
        <w:rPr>
          <w:i/>
          <w:iCs/>
        </w:rPr>
        <w:t xml:space="preserve"> (Samsung) response to Huawei.</w:t>
      </w:r>
    </w:p>
    <w:p w14:paraId="4E6BB77E" w14:textId="77777777" w:rsidR="00EE6CDE" w:rsidRDefault="00EE6CDE" w:rsidP="00EE6CDE">
      <w:pPr>
        <w:pStyle w:val="FP"/>
        <w:keepLines/>
        <w:rPr>
          <w:i/>
          <w:iCs/>
        </w:rPr>
      </w:pPr>
      <w:r>
        <w:rPr>
          <w:i/>
          <w:iCs/>
        </w:rPr>
        <w:t xml:space="preserve">Josep (DT) asks question for clarification and proposes to note this </w:t>
      </w:r>
      <w:proofErr w:type="spellStart"/>
      <w:r>
        <w:rPr>
          <w:i/>
          <w:iCs/>
        </w:rPr>
        <w:t>pCR</w:t>
      </w:r>
      <w:proofErr w:type="spellEnd"/>
      <w:r>
        <w:rPr>
          <w:i/>
          <w:iCs/>
        </w:rPr>
        <w:t>.</w:t>
      </w:r>
    </w:p>
    <w:p w14:paraId="4B1B4DBA" w14:textId="77777777" w:rsidR="00EE6CDE" w:rsidRDefault="00EE6CDE" w:rsidP="00EE6CDE">
      <w:pPr>
        <w:pStyle w:val="FP"/>
        <w:keepLines/>
        <w:rPr>
          <w:i/>
          <w:iCs/>
        </w:rPr>
      </w:pPr>
      <w:r>
        <w:rPr>
          <w:i/>
          <w:iCs/>
        </w:rPr>
        <w:t xml:space="preserve">Marco (Huawei) seconded </w:t>
      </w:r>
      <w:proofErr w:type="spellStart"/>
      <w:r>
        <w:rPr>
          <w:i/>
          <w:iCs/>
        </w:rPr>
        <w:t>Josep's</w:t>
      </w:r>
      <w:proofErr w:type="spellEnd"/>
      <w:r>
        <w:rPr>
          <w:i/>
          <w:iCs/>
        </w:rPr>
        <w:t>.</w:t>
      </w:r>
    </w:p>
    <w:p w14:paraId="18473094" w14:textId="77777777" w:rsidR="00EE6CDE" w:rsidRDefault="00EE6CDE" w:rsidP="00EE6CDE">
      <w:pPr>
        <w:pStyle w:val="FP"/>
        <w:keepLines/>
        <w:rPr>
          <w:i/>
          <w:iCs/>
        </w:rPr>
      </w:pPr>
      <w:proofErr w:type="spellStart"/>
      <w:r>
        <w:rPr>
          <w:i/>
          <w:iCs/>
        </w:rPr>
        <w:t>Kisuk</w:t>
      </w:r>
      <w:proofErr w:type="spellEnd"/>
      <w:r>
        <w:rPr>
          <w:i/>
          <w:iCs/>
        </w:rPr>
        <w:t xml:space="preserve"> (Samsung) responses DT.</w:t>
      </w:r>
    </w:p>
    <w:p w14:paraId="125A0AC0" w14:textId="77777777" w:rsidR="00EE6CDE" w:rsidRDefault="00EE6CDE" w:rsidP="00EE6CDE">
      <w:pPr>
        <w:pStyle w:val="FP"/>
        <w:keepLines/>
        <w:rPr>
          <w:i/>
          <w:iCs/>
        </w:rPr>
      </w:pPr>
      <w:proofErr w:type="spellStart"/>
      <w:r>
        <w:rPr>
          <w:i/>
          <w:iCs/>
        </w:rPr>
        <w:t>Kisuk</w:t>
      </w:r>
      <w:proofErr w:type="spellEnd"/>
      <w:r>
        <w:rPr>
          <w:i/>
          <w:iCs/>
        </w:rPr>
        <w:t xml:space="preserve"> (Samsung) responses Huawei.</w:t>
      </w:r>
    </w:p>
    <w:p w14:paraId="7ACE3F1E" w14:textId="77777777" w:rsidR="00EE6CDE" w:rsidRDefault="00EE6CDE" w:rsidP="00EE6CDE">
      <w:pPr>
        <w:pStyle w:val="FP"/>
        <w:keepLines/>
        <w:rPr>
          <w:i/>
          <w:iCs/>
        </w:rPr>
      </w:pPr>
      <w:r>
        <w:rPr>
          <w:i/>
          <w:iCs/>
        </w:rPr>
        <w:t xml:space="preserve">Josep (DT) replies to </w:t>
      </w:r>
      <w:proofErr w:type="spellStart"/>
      <w:r>
        <w:rPr>
          <w:i/>
          <w:iCs/>
        </w:rPr>
        <w:t>Kisuk</w:t>
      </w:r>
      <w:proofErr w:type="spellEnd"/>
      <w:r>
        <w:rPr>
          <w:i/>
          <w:iCs/>
        </w:rPr>
        <w:t xml:space="preserve"> (Samsung).</w:t>
      </w:r>
    </w:p>
    <w:p w14:paraId="37F53102" w14:textId="77777777" w:rsidR="00EE6CDE" w:rsidRDefault="00EE6CDE" w:rsidP="00EE6CDE">
      <w:pPr>
        <w:pStyle w:val="FP"/>
        <w:keepLines/>
        <w:rPr>
          <w:i/>
          <w:iCs/>
        </w:rPr>
      </w:pPr>
      <w:proofErr w:type="spellStart"/>
      <w:r>
        <w:rPr>
          <w:i/>
          <w:iCs/>
        </w:rPr>
        <w:t>Kisuk</w:t>
      </w:r>
      <w:proofErr w:type="spellEnd"/>
      <w:r>
        <w:rPr>
          <w:i/>
          <w:iCs/>
        </w:rPr>
        <w:t xml:space="preserve"> (Samsung) provides revision and replies to Josep (DT).</w:t>
      </w:r>
    </w:p>
    <w:p w14:paraId="41F2375B" w14:textId="77777777" w:rsidR="00EE6CDE" w:rsidRDefault="00EE6CDE" w:rsidP="00EE6CDE">
      <w:pPr>
        <w:pStyle w:val="FP"/>
        <w:keepLines/>
        <w:rPr>
          <w:i/>
          <w:iCs/>
        </w:rPr>
      </w:pPr>
      <w:r>
        <w:rPr>
          <w:i/>
          <w:iCs/>
        </w:rPr>
        <w:t>Guillaume (MediaTek) asks for justification for this proposal</w:t>
      </w:r>
    </w:p>
    <w:p w14:paraId="032159B3" w14:textId="77777777" w:rsidR="00EE6CDE" w:rsidRDefault="00EE6CDE" w:rsidP="00EE6CDE">
      <w:pPr>
        <w:pStyle w:val="FP"/>
        <w:keepLines/>
        <w:rPr>
          <w:i/>
          <w:iCs/>
        </w:rPr>
      </w:pPr>
      <w:r>
        <w:rPr>
          <w:i/>
          <w:iCs/>
        </w:rPr>
        <w:t>=== Phase 2 revisions deadline ===</w:t>
      </w:r>
    </w:p>
    <w:p w14:paraId="503B416F" w14:textId="77777777" w:rsidR="00EE6CDE" w:rsidRDefault="00EE6CDE" w:rsidP="00EE6CDE">
      <w:pPr>
        <w:pStyle w:val="FP"/>
        <w:keepLines/>
        <w:rPr>
          <w:i/>
          <w:iCs/>
        </w:rPr>
      </w:pPr>
      <w:proofErr w:type="spellStart"/>
      <w:r>
        <w:rPr>
          <w:i/>
          <w:iCs/>
        </w:rPr>
        <w:t>Kisuk</w:t>
      </w:r>
      <w:proofErr w:type="spellEnd"/>
      <w:r>
        <w:rPr>
          <w:i/>
          <w:iCs/>
        </w:rPr>
        <w:t xml:space="preserve"> (Samsung) responses to MediaTek.</w:t>
      </w:r>
    </w:p>
    <w:p w14:paraId="1468F2C4" w14:textId="77777777" w:rsidR="00EE6CDE" w:rsidRDefault="00EE6CDE" w:rsidP="00EE6CDE">
      <w:pPr>
        <w:pStyle w:val="FP"/>
        <w:keepLines/>
        <w:rPr>
          <w:i/>
          <w:iCs/>
        </w:rPr>
      </w:pPr>
      <w:r>
        <w:rPr>
          <w:i/>
          <w:iCs/>
        </w:rPr>
        <w:t xml:space="preserve">Guillaume (MediaTek) responds to </w:t>
      </w:r>
      <w:proofErr w:type="spellStart"/>
      <w:r>
        <w:rPr>
          <w:i/>
          <w:iCs/>
        </w:rPr>
        <w:t>Kisuk</w:t>
      </w:r>
      <w:proofErr w:type="spellEnd"/>
      <w:r>
        <w:rPr>
          <w:i/>
          <w:iCs/>
        </w:rPr>
        <w:t xml:space="preserve"> (Samsung)</w:t>
      </w:r>
    </w:p>
    <w:p w14:paraId="47BE0A49" w14:textId="77777777" w:rsidR="00EE6CDE" w:rsidRDefault="00EE6CDE" w:rsidP="00EE6CDE">
      <w:pPr>
        <w:pStyle w:val="FP"/>
        <w:keepLines/>
        <w:rPr>
          <w:i/>
          <w:iCs/>
        </w:rPr>
      </w:pPr>
      <w:proofErr w:type="spellStart"/>
      <w:r>
        <w:rPr>
          <w:i/>
          <w:iCs/>
        </w:rPr>
        <w:t>Kisuk</w:t>
      </w:r>
      <w:proofErr w:type="spellEnd"/>
      <w:r>
        <w:rPr>
          <w:i/>
          <w:iCs/>
        </w:rPr>
        <w:t xml:space="preserve"> (Samsung) responds to Guillaume (MediaTek)</w:t>
      </w:r>
    </w:p>
    <w:p w14:paraId="15411558" w14:textId="77777777" w:rsidR="00EE6CDE" w:rsidRDefault="00EE6CDE" w:rsidP="00EE6CDE">
      <w:pPr>
        <w:pStyle w:val="FP"/>
        <w:keepLines/>
        <w:rPr>
          <w:i/>
          <w:iCs/>
        </w:rPr>
      </w:pPr>
      <w:r>
        <w:rPr>
          <w:i/>
          <w:iCs/>
        </w:rPr>
        <w:t>=== Phase 2 final deadline ===</w:t>
      </w:r>
    </w:p>
    <w:p w14:paraId="3289FE52" w14:textId="77777777" w:rsidR="00EE6CDE" w:rsidRDefault="00EE6CDE" w:rsidP="00EE6CDE">
      <w:pPr>
        <w:pStyle w:val="FP"/>
        <w:keepLines/>
        <w:rPr>
          <w:i/>
          <w:iCs/>
        </w:rPr>
      </w:pPr>
      <w:r>
        <w:rPr>
          <w:i/>
          <w:iCs/>
        </w:rPr>
        <w:t>=== CC#3 ===</w:t>
      </w:r>
    </w:p>
    <w:p w14:paraId="0977AF70" w14:textId="77777777" w:rsidR="00EE6CDE" w:rsidRDefault="00EE6CDE" w:rsidP="00EE6CDE">
      <w:pPr>
        <w:pStyle w:val="FP"/>
        <w:keepLines/>
        <w:rPr>
          <w:i/>
          <w:iCs/>
        </w:rPr>
      </w:pPr>
      <w:r>
        <w:rPr>
          <w:i/>
          <w:iCs/>
        </w:rPr>
        <w:t xml:space="preserve">Peter Hedman (Ericsson) provides comment that it is assumed that UE is kept in CM-CONNECTED over </w:t>
      </w:r>
      <w:proofErr w:type="spellStart"/>
      <w:r>
        <w:rPr>
          <w:i/>
          <w:iCs/>
        </w:rPr>
        <w:t>NWu</w:t>
      </w:r>
      <w:proofErr w:type="spellEnd"/>
      <w:r>
        <w:rPr>
          <w:i/>
          <w:iCs/>
        </w:rPr>
        <w:t xml:space="preserve"> i.e. no paging needed.</w:t>
      </w:r>
    </w:p>
    <w:p w14:paraId="31CCAAE3" w14:textId="77777777" w:rsidR="00EE6CDE" w:rsidRDefault="00EE6CDE" w:rsidP="00EE6CDE">
      <w:pPr>
        <w:pStyle w:val="FP"/>
        <w:keepLines/>
        <w:rPr>
          <w:i/>
          <w:iCs/>
        </w:rPr>
      </w:pPr>
      <w:proofErr w:type="spellStart"/>
      <w:r>
        <w:rPr>
          <w:i/>
          <w:iCs/>
        </w:rPr>
        <w:t>Kisuk</w:t>
      </w:r>
      <w:proofErr w:type="spellEnd"/>
      <w:r>
        <w:rPr>
          <w:i/>
          <w:iCs/>
        </w:rPr>
        <w:t xml:space="preserve"> (Samsung) replies to Peter (Ericsson).</w:t>
      </w:r>
    </w:p>
    <w:p w14:paraId="476D6561" w14:textId="77777777" w:rsidR="00EE6CDE" w:rsidRDefault="00EE6CDE" w:rsidP="00EE6CDE">
      <w:pPr>
        <w:pStyle w:val="FP"/>
        <w:keepLines/>
        <w:rPr>
          <w:i/>
          <w:iCs/>
        </w:rPr>
      </w:pPr>
      <w:r>
        <w:rPr>
          <w:i/>
          <w:iCs/>
        </w:rPr>
        <w:t>Peter Hedman (Ericsson) provides reply to Samsung, and asks if there are more supporters as we should focus on evaluation/conclusions.</w:t>
      </w:r>
    </w:p>
    <w:p w14:paraId="5AB1D872" w14:textId="3669A91D" w:rsidR="00EE6CDE" w:rsidRDefault="00EE6CDE" w:rsidP="00EE6CDE">
      <w:pPr>
        <w:pStyle w:val="FP"/>
        <w:keepLines/>
        <w:rPr>
          <w:i/>
          <w:iCs/>
        </w:rPr>
      </w:pPr>
      <w:r>
        <w:rPr>
          <w:i/>
          <w:iCs/>
        </w:rPr>
        <w:t>Josep (DT) comments.</w:t>
      </w:r>
    </w:p>
    <w:p w14:paraId="0E898DA3" w14:textId="77777777" w:rsidR="00EE6CDE" w:rsidRPr="00EE6CDE" w:rsidRDefault="00EE6CDE" w:rsidP="00EE6CDE">
      <w:pPr>
        <w:pStyle w:val="FP"/>
        <w:keepLines/>
        <w:rPr>
          <w:i/>
          <w:iCs/>
        </w:rPr>
      </w:pPr>
    </w:p>
    <w:p w14:paraId="73C97FFA" w14:textId="77777777" w:rsidR="00EE6CDE" w:rsidRPr="00A3071B" w:rsidRDefault="00EE6CDE" w:rsidP="00EE6CDE">
      <w:pPr>
        <w:keepNext/>
        <w:keepLines/>
      </w:pPr>
      <w:r>
        <w:rPr>
          <w:b/>
        </w:rPr>
        <w:t>Discussion and conclusion:</w:t>
      </w:r>
    </w:p>
    <w:p w14:paraId="19CFBDA7" w14:textId="007F334D" w:rsidR="00EE6CDE" w:rsidRDefault="00EE6CDE" w:rsidP="00EE6CDE">
      <w:r>
        <w:t xml:space="preserve">Samsung reported that they had provided S2-2007534r01 before the deadline and no comments had been received. Ericsson commented that this is a new solution and more support for it would be helpful at this late stage of the work. </w:t>
      </w:r>
      <w:r w:rsidR="004B3AA1">
        <w:t>MediaTek</w:t>
      </w:r>
      <w:r>
        <w:t xml:space="preserve"> commented that this does not add anything to the discussions and there is no response to requirements from other WGs. S2-2007534r01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2007948</w:t>
      </w:r>
      <w:r>
        <w:t xml:space="preserve">, which was </w:t>
      </w:r>
      <w:r>
        <w:rPr>
          <w:color w:val="FF0000"/>
        </w:rPr>
        <w:t>approved</w:t>
      </w:r>
      <w:r>
        <w:t>.</w:t>
      </w:r>
      <w:r w:rsidRPr="008B160F">
        <w:t xml:space="preserve"> </w:t>
      </w:r>
    </w:p>
    <w:p w14:paraId="37C186E5" w14:textId="726319E5" w:rsidR="00EE6CDE" w:rsidRDefault="00EE6CDE" w:rsidP="00EE6CDE">
      <w:pPr>
        <w:pBdr>
          <w:top w:val="single" w:sz="4" w:space="1" w:color="auto"/>
        </w:pBdr>
      </w:pPr>
      <w:r>
        <w:rPr>
          <w:color w:val="0000FF"/>
        </w:rPr>
        <w:t>TD S2</w:t>
      </w:r>
      <w:r>
        <w:rPr>
          <w:color w:val="0000FF"/>
        </w:rPr>
        <w:noBreakHyphen/>
        <w:t>2007572</w:t>
      </w:r>
      <w:r w:rsidR="004B3AA1">
        <w:t xml:space="preserve"> </w:t>
      </w:r>
      <w:r>
        <w:t>(P-CR)</w:t>
      </w:r>
      <w:r w:rsidR="004B3AA1">
        <w:t xml:space="preserve"> </w:t>
      </w:r>
      <w:r>
        <w:t>23.700-07 KI#2 QoS and session continuity considerations and conclusion proposal..</w:t>
      </w:r>
      <w:r w:rsidR="004B3AA1">
        <w:t xml:space="preserve"> </w:t>
      </w:r>
      <w:r>
        <w:t xml:space="preserve">(Source: Huawei, </w:t>
      </w:r>
      <w:proofErr w:type="spellStart"/>
      <w:r>
        <w:t>HiSilicon</w:t>
      </w:r>
      <w:proofErr w:type="spellEnd"/>
      <w:r>
        <w:t>)</w:t>
      </w:r>
      <w:r w:rsidR="004B3AA1">
        <w:t xml:space="preserve"> </w:t>
      </w:r>
    </w:p>
    <w:p w14:paraId="1660D9EF" w14:textId="77777777" w:rsidR="00EE6CDE" w:rsidRPr="00EE6CDE" w:rsidRDefault="00EE6CDE" w:rsidP="00EE6CDE">
      <w:pPr>
        <w:pStyle w:val="FP"/>
        <w:keepLines/>
        <w:rPr>
          <w:b/>
          <w:bCs/>
          <w:i/>
          <w:iCs/>
        </w:rPr>
      </w:pPr>
      <w:r w:rsidRPr="00EE6CDE">
        <w:rPr>
          <w:b/>
          <w:bCs/>
          <w:i/>
          <w:iCs/>
        </w:rPr>
        <w:t>e-mail comments:</w:t>
      </w:r>
    </w:p>
    <w:p w14:paraId="69E51E79" w14:textId="77777777" w:rsidR="00EE6CDE" w:rsidRDefault="00EE6CDE" w:rsidP="00EE6CDE">
      <w:pPr>
        <w:pStyle w:val="FP"/>
        <w:keepLines/>
        <w:rPr>
          <w:i/>
          <w:iCs/>
        </w:rPr>
      </w:pPr>
      <w:r>
        <w:rPr>
          <w:i/>
          <w:iCs/>
        </w:rPr>
        <w:t>Fei (OPPO) propose to merge the evaluation part into S2-2007376.</w:t>
      </w:r>
    </w:p>
    <w:p w14:paraId="3F9EBF6A" w14:textId="77777777" w:rsidR="00EE6CDE" w:rsidRDefault="00EE6CDE" w:rsidP="00EE6CDE">
      <w:pPr>
        <w:pStyle w:val="FP"/>
        <w:keepLines/>
        <w:rPr>
          <w:i/>
          <w:iCs/>
        </w:rPr>
      </w:pPr>
      <w:r>
        <w:rPr>
          <w:i/>
          <w:iCs/>
        </w:rPr>
        <w:t>Lars (Sony) Ask a question</w:t>
      </w:r>
    </w:p>
    <w:p w14:paraId="61ABD8E6" w14:textId="77777777" w:rsidR="00EE6CDE" w:rsidRDefault="00EE6CDE" w:rsidP="00EE6CDE">
      <w:pPr>
        <w:pStyle w:val="FP"/>
        <w:keepLines/>
        <w:rPr>
          <w:i/>
          <w:iCs/>
        </w:rPr>
      </w:pPr>
      <w:r>
        <w:rPr>
          <w:i/>
          <w:iCs/>
        </w:rPr>
        <w:t>Marco (Huawei) answers</w:t>
      </w:r>
    </w:p>
    <w:p w14:paraId="376C3CBA" w14:textId="77777777" w:rsidR="00EE6CDE" w:rsidRDefault="00EE6CDE" w:rsidP="00EE6CDE">
      <w:pPr>
        <w:pStyle w:val="FP"/>
        <w:keepLines/>
        <w:rPr>
          <w:i/>
          <w:iCs/>
        </w:rPr>
      </w:pPr>
      <w:r>
        <w:rPr>
          <w:i/>
          <w:iCs/>
        </w:rPr>
        <w:t>Marco (Huawei) provides R01.</w:t>
      </w:r>
    </w:p>
    <w:p w14:paraId="3362ED4D" w14:textId="77777777" w:rsidR="00EE6CDE" w:rsidRDefault="00EE6CDE" w:rsidP="00EE6CDE">
      <w:pPr>
        <w:pStyle w:val="FP"/>
        <w:keepLines/>
        <w:rPr>
          <w:i/>
          <w:iCs/>
        </w:rPr>
      </w:pPr>
      <w:r>
        <w:rPr>
          <w:i/>
          <w:iCs/>
        </w:rPr>
        <w:t>=== Phase 1 revisions Deadline ===</w:t>
      </w:r>
    </w:p>
    <w:p w14:paraId="467BC7F1" w14:textId="77777777" w:rsidR="00EE6CDE" w:rsidRDefault="00EE6CDE" w:rsidP="00EE6CDE">
      <w:pPr>
        <w:pStyle w:val="FP"/>
        <w:keepLines/>
        <w:rPr>
          <w:i/>
          <w:iCs/>
        </w:rPr>
      </w:pPr>
      <w:r>
        <w:rPr>
          <w:i/>
          <w:iCs/>
        </w:rPr>
        <w:t>Lars (Sony) Comments the reply from Marco</w:t>
      </w:r>
    </w:p>
    <w:p w14:paraId="722B4DB0" w14:textId="77777777" w:rsidR="00EE6CDE" w:rsidRDefault="00EE6CDE" w:rsidP="00EE6CDE">
      <w:pPr>
        <w:pStyle w:val="FP"/>
        <w:keepLines/>
        <w:rPr>
          <w:i/>
          <w:iCs/>
        </w:rPr>
      </w:pPr>
      <w:r>
        <w:rPr>
          <w:i/>
          <w:iCs/>
        </w:rPr>
        <w:lastRenderedPageBreak/>
        <w:t>=== CC#2 ===</w:t>
      </w:r>
    </w:p>
    <w:p w14:paraId="4A7099FA" w14:textId="77777777" w:rsidR="00EE6CDE" w:rsidRDefault="00EE6CDE" w:rsidP="00EE6CDE">
      <w:pPr>
        <w:pStyle w:val="FP"/>
        <w:keepLines/>
        <w:rPr>
          <w:i/>
          <w:iCs/>
        </w:rPr>
      </w:pPr>
      <w:r>
        <w:rPr>
          <w:i/>
          <w:iCs/>
        </w:rPr>
        <w:t>Xiaobo Yu (Alibaba) provide r02 for merging 2007154 to 2007572</w:t>
      </w:r>
    </w:p>
    <w:p w14:paraId="2D4E85B7" w14:textId="77777777" w:rsidR="00EE6CDE" w:rsidRDefault="00EE6CDE" w:rsidP="00EE6CDE">
      <w:pPr>
        <w:pStyle w:val="FP"/>
        <w:keepLines/>
        <w:rPr>
          <w:i/>
          <w:iCs/>
        </w:rPr>
      </w:pPr>
      <w:r>
        <w:rPr>
          <w:i/>
          <w:iCs/>
        </w:rPr>
        <w:t>Peter Hedman (Ericsson) provides r03 and comments</w:t>
      </w:r>
    </w:p>
    <w:p w14:paraId="38E1D75E" w14:textId="77777777" w:rsidR="00EE6CDE" w:rsidRDefault="00EE6CDE" w:rsidP="00EE6CDE">
      <w:pPr>
        <w:pStyle w:val="FP"/>
        <w:keepLines/>
        <w:rPr>
          <w:i/>
          <w:iCs/>
        </w:rPr>
      </w:pPr>
      <w:r>
        <w:rPr>
          <w:i/>
          <w:iCs/>
        </w:rPr>
        <w:t>Xiaobo Yu (Alibaba) provides r04 and replies to comments from Peter.</w:t>
      </w:r>
    </w:p>
    <w:p w14:paraId="40040EC8" w14:textId="77777777" w:rsidR="00EE6CDE" w:rsidRDefault="00EE6CDE" w:rsidP="00EE6CDE">
      <w:pPr>
        <w:pStyle w:val="FP"/>
        <w:keepLines/>
        <w:rPr>
          <w:i/>
          <w:iCs/>
        </w:rPr>
      </w:pPr>
      <w:r>
        <w:rPr>
          <w:i/>
          <w:iCs/>
        </w:rPr>
        <w:t>Myungjune (LGE) asks question to Xiaobo (Alibaba).</w:t>
      </w:r>
    </w:p>
    <w:p w14:paraId="01692E40" w14:textId="77777777" w:rsidR="00EE6CDE" w:rsidRDefault="00EE6CDE" w:rsidP="00EE6CDE">
      <w:pPr>
        <w:pStyle w:val="FP"/>
        <w:keepLines/>
        <w:rPr>
          <w:i/>
          <w:iCs/>
        </w:rPr>
      </w:pPr>
      <w:r>
        <w:rPr>
          <w:i/>
          <w:iCs/>
        </w:rPr>
        <w:t>Xiaobo Yu (Alibaba) answers to question from Myungjune.</w:t>
      </w:r>
    </w:p>
    <w:p w14:paraId="5741404D" w14:textId="77777777" w:rsidR="00EE6CDE" w:rsidRDefault="00EE6CDE" w:rsidP="00EE6CDE">
      <w:pPr>
        <w:pStyle w:val="FP"/>
        <w:keepLines/>
        <w:rPr>
          <w:i/>
          <w:iCs/>
        </w:rPr>
      </w:pPr>
      <w:proofErr w:type="spellStart"/>
      <w:r>
        <w:rPr>
          <w:i/>
          <w:iCs/>
        </w:rPr>
        <w:t>Hualin</w:t>
      </w:r>
      <w:proofErr w:type="spellEnd"/>
      <w:r>
        <w:rPr>
          <w:i/>
          <w:iCs/>
        </w:rPr>
        <w:t>(Huawei) response to Xiaobo Yu (Alibaba).</w:t>
      </w:r>
    </w:p>
    <w:p w14:paraId="01716603" w14:textId="77777777" w:rsidR="00EE6CDE" w:rsidRDefault="00EE6CDE" w:rsidP="00EE6CDE">
      <w:pPr>
        <w:pStyle w:val="FP"/>
        <w:keepLines/>
        <w:rPr>
          <w:i/>
          <w:iCs/>
        </w:rPr>
      </w:pPr>
      <w:r>
        <w:rPr>
          <w:i/>
          <w:iCs/>
        </w:rPr>
        <w:t>Myungjune (LGE) provides comments and supports r03.</w:t>
      </w:r>
    </w:p>
    <w:p w14:paraId="57E164F8" w14:textId="77777777" w:rsidR="00EE6CDE" w:rsidRDefault="00EE6CDE" w:rsidP="00EE6CDE">
      <w:pPr>
        <w:pStyle w:val="FP"/>
        <w:keepLines/>
        <w:rPr>
          <w:i/>
          <w:iCs/>
        </w:rPr>
      </w:pPr>
      <w:r>
        <w:rPr>
          <w:i/>
          <w:iCs/>
        </w:rPr>
        <w:t>Fei (OPPO) comments on r04 regarding the application indication.</w:t>
      </w:r>
    </w:p>
    <w:p w14:paraId="6AA7C85B" w14:textId="77777777" w:rsidR="00EE6CDE" w:rsidRDefault="00EE6CDE" w:rsidP="00EE6CDE">
      <w:pPr>
        <w:pStyle w:val="FP"/>
        <w:keepLines/>
        <w:rPr>
          <w:i/>
          <w:iCs/>
        </w:rPr>
      </w:pPr>
      <w:r>
        <w:rPr>
          <w:i/>
          <w:iCs/>
        </w:rPr>
        <w:t>Marco (Huawei) provides R05.</w:t>
      </w:r>
    </w:p>
    <w:p w14:paraId="59FE6A9A" w14:textId="77777777" w:rsidR="00EE6CDE" w:rsidRDefault="00EE6CDE" w:rsidP="00EE6CDE">
      <w:pPr>
        <w:pStyle w:val="FP"/>
        <w:keepLines/>
        <w:rPr>
          <w:i/>
          <w:iCs/>
        </w:rPr>
      </w:pPr>
      <w:r>
        <w:rPr>
          <w:i/>
          <w:iCs/>
        </w:rPr>
        <w:t>Myungjune (LGE) asks question to Marco (Huawei).</w:t>
      </w:r>
    </w:p>
    <w:p w14:paraId="63DE7059" w14:textId="77777777" w:rsidR="00EE6CDE" w:rsidRDefault="00EE6CDE" w:rsidP="00EE6CDE">
      <w:pPr>
        <w:pStyle w:val="FP"/>
        <w:keepLines/>
        <w:rPr>
          <w:i/>
          <w:iCs/>
        </w:rPr>
      </w:pPr>
      <w:r>
        <w:rPr>
          <w:i/>
          <w:iCs/>
        </w:rPr>
        <w:t>Marco (Huawei) answers to Myungjune (LGE)</w:t>
      </w:r>
    </w:p>
    <w:p w14:paraId="0B03D307" w14:textId="77777777" w:rsidR="00EE6CDE" w:rsidRDefault="00EE6CDE" w:rsidP="00EE6CDE">
      <w:pPr>
        <w:pStyle w:val="FP"/>
        <w:keepLines/>
        <w:rPr>
          <w:i/>
          <w:iCs/>
        </w:rPr>
      </w:pPr>
      <w:r>
        <w:rPr>
          <w:i/>
          <w:iCs/>
        </w:rPr>
        <w:t>Myungjune (LGE) provides comments and suggests to remove the new EN.</w:t>
      </w:r>
    </w:p>
    <w:p w14:paraId="606ACFF1" w14:textId="77777777" w:rsidR="00EE6CDE" w:rsidRDefault="00EE6CDE" w:rsidP="00EE6CDE">
      <w:pPr>
        <w:pStyle w:val="FP"/>
        <w:keepLines/>
        <w:rPr>
          <w:i/>
          <w:iCs/>
        </w:rPr>
      </w:pPr>
      <w:r>
        <w:rPr>
          <w:i/>
          <w:iCs/>
        </w:rPr>
        <w:t>Marco (Huawei) answers.</w:t>
      </w:r>
    </w:p>
    <w:p w14:paraId="43838A5E" w14:textId="77777777" w:rsidR="00EE6CDE" w:rsidRDefault="00EE6CDE" w:rsidP="00EE6CDE">
      <w:pPr>
        <w:pStyle w:val="FP"/>
        <w:keepLines/>
        <w:rPr>
          <w:i/>
          <w:iCs/>
        </w:rPr>
      </w:pPr>
      <w:r>
        <w:rPr>
          <w:i/>
          <w:iCs/>
        </w:rPr>
        <w:t>Lars (Sony) provide r06</w:t>
      </w:r>
    </w:p>
    <w:p w14:paraId="07123A6F" w14:textId="77777777" w:rsidR="00EE6CDE" w:rsidRDefault="00EE6CDE" w:rsidP="00EE6CDE">
      <w:pPr>
        <w:pStyle w:val="FP"/>
        <w:keepLines/>
        <w:rPr>
          <w:i/>
          <w:iCs/>
        </w:rPr>
      </w:pPr>
      <w:r>
        <w:rPr>
          <w:i/>
          <w:iCs/>
        </w:rPr>
        <w:t>Myungjune (LGE) answers Marco (Huawei).</w:t>
      </w:r>
    </w:p>
    <w:p w14:paraId="167F0190" w14:textId="77777777" w:rsidR="00EE6CDE" w:rsidRDefault="00EE6CDE" w:rsidP="00EE6CDE">
      <w:pPr>
        <w:pStyle w:val="FP"/>
        <w:keepLines/>
        <w:rPr>
          <w:i/>
          <w:iCs/>
        </w:rPr>
      </w:pPr>
      <w:r>
        <w:rPr>
          <w:i/>
          <w:iCs/>
        </w:rPr>
        <w:t>Devaki (Nokia) provides r07.</w:t>
      </w:r>
    </w:p>
    <w:p w14:paraId="4713C4A3" w14:textId="77777777" w:rsidR="00EE6CDE" w:rsidRDefault="00EE6CDE" w:rsidP="00EE6CDE">
      <w:pPr>
        <w:pStyle w:val="FP"/>
        <w:keepLines/>
        <w:rPr>
          <w:i/>
          <w:iCs/>
        </w:rPr>
      </w:pPr>
      <w:r>
        <w:rPr>
          <w:i/>
          <w:iCs/>
        </w:rPr>
        <w:t>Chia-Lin ( MediaTek) provide r08</w:t>
      </w:r>
    </w:p>
    <w:p w14:paraId="2384AC70" w14:textId="77777777" w:rsidR="00EE6CDE" w:rsidRDefault="00EE6CDE" w:rsidP="00EE6CDE">
      <w:pPr>
        <w:pStyle w:val="FP"/>
        <w:keepLines/>
        <w:rPr>
          <w:i/>
          <w:iCs/>
        </w:rPr>
      </w:pPr>
      <w:r>
        <w:rPr>
          <w:i/>
          <w:iCs/>
        </w:rPr>
        <w:t>Chia-Lin ( MediaTek) further provide r09 on the correction of the part related to single radio UE</w:t>
      </w:r>
    </w:p>
    <w:p w14:paraId="04A7D7C3" w14:textId="77777777" w:rsidR="00EE6CDE" w:rsidRDefault="00EE6CDE" w:rsidP="00EE6CDE">
      <w:pPr>
        <w:pStyle w:val="FP"/>
        <w:keepLines/>
        <w:rPr>
          <w:i/>
          <w:iCs/>
        </w:rPr>
      </w:pPr>
      <w:r>
        <w:rPr>
          <w:i/>
          <w:iCs/>
        </w:rPr>
        <w:t>Marco ( Huawei) object to r09 in replacing Session continuity with PDU session continuity</w:t>
      </w:r>
    </w:p>
    <w:p w14:paraId="2DE41455" w14:textId="77777777" w:rsidR="00EE6CDE" w:rsidRDefault="00EE6CDE" w:rsidP="00EE6CDE">
      <w:pPr>
        <w:pStyle w:val="FP"/>
        <w:keepLines/>
        <w:rPr>
          <w:i/>
          <w:iCs/>
        </w:rPr>
      </w:pPr>
      <w:r>
        <w:rPr>
          <w:i/>
          <w:iCs/>
        </w:rPr>
        <w:t>Chia-Lin (MediaTek) ask the clarification to Huawei (Marco)</w:t>
      </w:r>
    </w:p>
    <w:p w14:paraId="12092AA3" w14:textId="77777777" w:rsidR="00EE6CDE" w:rsidRDefault="00EE6CDE" w:rsidP="00EE6CDE">
      <w:pPr>
        <w:pStyle w:val="FP"/>
        <w:keepLines/>
        <w:rPr>
          <w:i/>
          <w:iCs/>
        </w:rPr>
      </w:pPr>
      <w:r>
        <w:rPr>
          <w:i/>
          <w:iCs/>
        </w:rPr>
        <w:t>Peter Hedman (Ericsson) provides comments and questions.</w:t>
      </w:r>
    </w:p>
    <w:p w14:paraId="3F32FF7B" w14:textId="77777777" w:rsidR="00EE6CDE" w:rsidRDefault="00EE6CDE" w:rsidP="00EE6CDE">
      <w:pPr>
        <w:pStyle w:val="FP"/>
        <w:keepLines/>
        <w:rPr>
          <w:i/>
          <w:iCs/>
        </w:rPr>
      </w:pPr>
      <w:r>
        <w:rPr>
          <w:i/>
          <w:iCs/>
        </w:rPr>
        <w:t>Chia-Lin (MediaTek) respond to Huawei (Marco)</w:t>
      </w:r>
    </w:p>
    <w:p w14:paraId="1E563E0E" w14:textId="77777777" w:rsidR="00EE6CDE" w:rsidRDefault="00EE6CDE" w:rsidP="00EE6CDE">
      <w:pPr>
        <w:pStyle w:val="FP"/>
        <w:keepLines/>
        <w:rPr>
          <w:i/>
          <w:iCs/>
        </w:rPr>
      </w:pPr>
      <w:r>
        <w:rPr>
          <w:i/>
          <w:iCs/>
        </w:rPr>
        <w:t>Marco (</w:t>
      </w:r>
      <w:proofErr w:type="spellStart"/>
      <w:r>
        <w:rPr>
          <w:i/>
          <w:iCs/>
        </w:rPr>
        <w:t>Huawe</w:t>
      </w:r>
      <w:proofErr w:type="spellEnd"/>
      <w:r>
        <w:rPr>
          <w:i/>
          <w:iCs/>
        </w:rPr>
        <w:t>) respond</w:t>
      </w:r>
    </w:p>
    <w:p w14:paraId="642FAE7D" w14:textId="77777777" w:rsidR="00EE6CDE" w:rsidRDefault="00EE6CDE" w:rsidP="00EE6CDE">
      <w:pPr>
        <w:pStyle w:val="FP"/>
        <w:keepLines/>
        <w:rPr>
          <w:i/>
          <w:iCs/>
        </w:rPr>
      </w:pPr>
      <w:r>
        <w:rPr>
          <w:i/>
          <w:iCs/>
        </w:rPr>
        <w:t>Marco (Huawei) responds</w:t>
      </w:r>
    </w:p>
    <w:p w14:paraId="558A5CCC" w14:textId="77777777" w:rsidR="00EE6CDE" w:rsidRDefault="00EE6CDE" w:rsidP="00EE6CDE">
      <w:pPr>
        <w:pStyle w:val="FP"/>
        <w:keepLines/>
        <w:rPr>
          <w:i/>
          <w:iCs/>
        </w:rPr>
      </w:pPr>
      <w:r>
        <w:rPr>
          <w:i/>
          <w:iCs/>
        </w:rPr>
        <w:t xml:space="preserve">Chia-Lin (MediaTek) </w:t>
      </w:r>
      <w:proofErr w:type="spellStart"/>
      <w:r>
        <w:rPr>
          <w:i/>
          <w:iCs/>
        </w:rPr>
        <w:t>reponded</w:t>
      </w:r>
      <w:proofErr w:type="spellEnd"/>
      <w:r>
        <w:rPr>
          <w:i/>
          <w:iCs/>
        </w:rPr>
        <w:t xml:space="preserve"> to Huawei (Marco)</w:t>
      </w:r>
    </w:p>
    <w:p w14:paraId="63B72549" w14:textId="77777777" w:rsidR="00EE6CDE" w:rsidRDefault="00EE6CDE" w:rsidP="00EE6CDE">
      <w:pPr>
        <w:pStyle w:val="FP"/>
        <w:keepLines/>
        <w:rPr>
          <w:i/>
          <w:iCs/>
        </w:rPr>
      </w:pPr>
      <w:r>
        <w:rPr>
          <w:i/>
          <w:iCs/>
        </w:rPr>
        <w:t>Marco (Huawei) responded</w:t>
      </w:r>
    </w:p>
    <w:p w14:paraId="4D006EC7" w14:textId="77777777" w:rsidR="00EE6CDE" w:rsidRDefault="00EE6CDE" w:rsidP="00EE6CDE">
      <w:pPr>
        <w:pStyle w:val="FP"/>
        <w:keepLines/>
        <w:rPr>
          <w:i/>
          <w:iCs/>
        </w:rPr>
      </w:pPr>
      <w:r>
        <w:rPr>
          <w:i/>
          <w:iCs/>
        </w:rPr>
        <w:t>=== Phase 2 revisions deadline ===</w:t>
      </w:r>
    </w:p>
    <w:p w14:paraId="29E2CA4A" w14:textId="77777777" w:rsidR="00EE6CDE" w:rsidRDefault="00EE6CDE" w:rsidP="00EE6CDE">
      <w:pPr>
        <w:pStyle w:val="FP"/>
        <w:keepLines/>
        <w:rPr>
          <w:i/>
          <w:iCs/>
        </w:rPr>
      </w:pPr>
      <w:r>
        <w:rPr>
          <w:i/>
          <w:iCs/>
        </w:rPr>
        <w:t>Myungjune (LGE) is ok with r08 or r09.</w:t>
      </w:r>
    </w:p>
    <w:p w14:paraId="06714E9E" w14:textId="77777777" w:rsidR="00EE6CDE" w:rsidRDefault="00EE6CDE" w:rsidP="00EE6CDE">
      <w:pPr>
        <w:pStyle w:val="FP"/>
        <w:keepLines/>
        <w:rPr>
          <w:i/>
          <w:iCs/>
        </w:rPr>
      </w:pPr>
      <w:r>
        <w:rPr>
          <w:i/>
          <w:iCs/>
        </w:rPr>
        <w:t>Chia-Lin (MediaTek) is only ok with r09 and object all the other revisions</w:t>
      </w:r>
    </w:p>
    <w:p w14:paraId="474DE8BC" w14:textId="77777777" w:rsidR="00EE6CDE" w:rsidRDefault="00EE6CDE" w:rsidP="00EE6CDE">
      <w:pPr>
        <w:pStyle w:val="FP"/>
        <w:keepLines/>
        <w:rPr>
          <w:i/>
          <w:iCs/>
        </w:rPr>
      </w:pPr>
      <w:r>
        <w:rPr>
          <w:i/>
          <w:iCs/>
        </w:rPr>
        <w:t>Marco (Huawei) we are ok with r08 and object r09</w:t>
      </w:r>
    </w:p>
    <w:p w14:paraId="271FB419" w14:textId="77777777" w:rsidR="00EE6CDE" w:rsidRDefault="00EE6CDE" w:rsidP="00EE6CDE">
      <w:pPr>
        <w:pStyle w:val="FP"/>
        <w:keepLines/>
        <w:rPr>
          <w:i/>
          <w:iCs/>
        </w:rPr>
      </w:pPr>
      <w:r>
        <w:rPr>
          <w:i/>
          <w:iCs/>
        </w:rPr>
        <w:t>Sebastian (Qualcomm) is ok with r08 or r09; objects to other versions</w:t>
      </w:r>
    </w:p>
    <w:p w14:paraId="17110129" w14:textId="77777777" w:rsidR="00EE6CDE" w:rsidRDefault="00EE6CDE" w:rsidP="00EE6CDE">
      <w:pPr>
        <w:pStyle w:val="FP"/>
        <w:keepLines/>
        <w:rPr>
          <w:i/>
          <w:iCs/>
        </w:rPr>
      </w:pPr>
      <w:r>
        <w:rPr>
          <w:i/>
          <w:iCs/>
        </w:rPr>
        <w:t>=== Phase 2 final deadline ===</w:t>
      </w:r>
    </w:p>
    <w:p w14:paraId="2964894B" w14:textId="77777777" w:rsidR="00EE6CDE" w:rsidRDefault="00EE6CDE" w:rsidP="00EE6CDE">
      <w:pPr>
        <w:pStyle w:val="FP"/>
        <w:keepLines/>
        <w:rPr>
          <w:i/>
          <w:iCs/>
        </w:rPr>
      </w:pPr>
      <w:r>
        <w:rPr>
          <w:i/>
          <w:iCs/>
        </w:rPr>
        <w:t>=== CC#3 ===</w:t>
      </w:r>
    </w:p>
    <w:p w14:paraId="738360DE" w14:textId="77777777" w:rsidR="00EE6CDE" w:rsidRDefault="00EE6CDE" w:rsidP="00EE6CDE">
      <w:pPr>
        <w:pStyle w:val="FP"/>
        <w:keepLines/>
        <w:rPr>
          <w:i/>
          <w:iCs/>
        </w:rPr>
      </w:pPr>
      <w:r>
        <w:rPr>
          <w:i/>
          <w:iCs/>
        </w:rPr>
        <w:t>Marco (Huawei) per offline discussion propose r10a for CC#4</w:t>
      </w:r>
    </w:p>
    <w:p w14:paraId="263AB20D" w14:textId="77777777" w:rsidR="00EE6CDE" w:rsidRDefault="00EE6CDE" w:rsidP="00EE6CDE">
      <w:pPr>
        <w:pStyle w:val="FP"/>
        <w:keepLines/>
        <w:rPr>
          <w:i/>
          <w:iCs/>
        </w:rPr>
      </w:pPr>
      <w:r>
        <w:rPr>
          <w:i/>
          <w:iCs/>
        </w:rPr>
        <w:t>Chia-Lin (MediaTek) is ok with r10a</w:t>
      </w:r>
    </w:p>
    <w:p w14:paraId="1C955807" w14:textId="476479D7" w:rsidR="00EE6CDE" w:rsidRDefault="00EE6CDE" w:rsidP="00EE6CDE">
      <w:pPr>
        <w:pStyle w:val="FP"/>
        <w:keepLines/>
        <w:rPr>
          <w:i/>
          <w:iCs/>
        </w:rPr>
      </w:pPr>
      <w:r>
        <w:rPr>
          <w:i/>
          <w:iCs/>
        </w:rPr>
        <w:t>Peter Hedman (Ericsson) is ok with r10a</w:t>
      </w:r>
    </w:p>
    <w:p w14:paraId="74A30C69" w14:textId="77777777" w:rsidR="00EE6CDE" w:rsidRPr="00EE6CDE" w:rsidRDefault="00EE6CDE" w:rsidP="00EE6CDE">
      <w:pPr>
        <w:pStyle w:val="FP"/>
        <w:keepLines/>
        <w:rPr>
          <w:i/>
          <w:iCs/>
        </w:rPr>
      </w:pPr>
    </w:p>
    <w:p w14:paraId="285ED2D8" w14:textId="77777777" w:rsidR="00EE6CDE" w:rsidRPr="00A3071B" w:rsidRDefault="00EE6CDE" w:rsidP="00EE6CDE">
      <w:pPr>
        <w:keepNext/>
        <w:keepLines/>
      </w:pPr>
      <w:r>
        <w:rPr>
          <w:b/>
        </w:rPr>
        <w:t>Discussion and conclusion:</w:t>
      </w:r>
    </w:p>
    <w:p w14:paraId="58CB7B30" w14:textId="1A5166A2" w:rsidR="00EE6CDE" w:rsidRDefault="00EE6CDE" w:rsidP="00EE6CDE">
      <w:r>
        <w:t xml:space="preserve">S2-2007572r10a was provided by Huawei. This should be cleaned up and submitted as r11. S2-2007572r11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2007949</w:t>
      </w:r>
      <w:r>
        <w:t xml:space="preserve">, which was </w:t>
      </w:r>
      <w:r>
        <w:rPr>
          <w:color w:val="FF0000"/>
        </w:rPr>
        <w:t>approved</w:t>
      </w:r>
      <w:r>
        <w:t>.</w:t>
      </w:r>
    </w:p>
    <w:p w14:paraId="0BF71C81" w14:textId="4E7F4F0B" w:rsidR="00EE6CDE" w:rsidRDefault="00EE6CDE" w:rsidP="00EE6CDE">
      <w:pPr>
        <w:pBdr>
          <w:top w:val="single" w:sz="4" w:space="1" w:color="auto"/>
        </w:pBdr>
      </w:pPr>
      <w:r>
        <w:rPr>
          <w:color w:val="0000FF"/>
        </w:rPr>
        <w:t>TD S2</w:t>
      </w:r>
      <w:r>
        <w:rPr>
          <w:color w:val="0000FF"/>
        </w:rPr>
        <w:noBreakHyphen/>
        <w:t>2007705</w:t>
      </w:r>
      <w:r w:rsidR="004B3AA1">
        <w:t xml:space="preserve"> </w:t>
      </w:r>
      <w:r>
        <w:t>(P-CR)</w:t>
      </w:r>
      <w:r w:rsidR="004B3AA1">
        <w:t xml:space="preserve"> </w:t>
      </w:r>
      <w:r>
        <w:t>KI#2 conclusion.</w:t>
      </w:r>
      <w:r w:rsidR="004B3AA1">
        <w:t xml:space="preserve"> </w:t>
      </w:r>
      <w:r>
        <w:t>(Source: Qualcomm Incorporated, Sennheiser, Deutsche Telekom)</w:t>
      </w:r>
      <w:r w:rsidR="004B3AA1">
        <w:t xml:space="preserve"> </w:t>
      </w:r>
    </w:p>
    <w:p w14:paraId="220D340B" w14:textId="77777777" w:rsidR="00EE6CDE" w:rsidRPr="00EE6CDE" w:rsidRDefault="00EE6CDE" w:rsidP="00EE6CDE">
      <w:pPr>
        <w:pStyle w:val="FP"/>
        <w:keepLines/>
        <w:rPr>
          <w:b/>
          <w:bCs/>
          <w:i/>
          <w:iCs/>
        </w:rPr>
      </w:pPr>
      <w:r w:rsidRPr="00EE6CDE">
        <w:rPr>
          <w:b/>
          <w:bCs/>
          <w:i/>
          <w:iCs/>
        </w:rPr>
        <w:t>e-mail comments:</w:t>
      </w:r>
    </w:p>
    <w:p w14:paraId="27A5BBB9" w14:textId="77777777" w:rsidR="00EE6CDE" w:rsidRDefault="00EE6CDE" w:rsidP="00EE6CDE">
      <w:pPr>
        <w:pStyle w:val="FP"/>
        <w:keepLines/>
        <w:rPr>
          <w:i/>
          <w:iCs/>
        </w:rPr>
      </w:pPr>
      <w:r>
        <w:rPr>
          <w:i/>
          <w:iCs/>
        </w:rPr>
        <w:t>Marco (Huawei) asks clarifications.</w:t>
      </w:r>
    </w:p>
    <w:p w14:paraId="7AB6B29D" w14:textId="77777777" w:rsidR="00EE6CDE" w:rsidRDefault="00EE6CDE" w:rsidP="00EE6CDE">
      <w:pPr>
        <w:pStyle w:val="FP"/>
        <w:keepLines/>
        <w:rPr>
          <w:i/>
          <w:iCs/>
        </w:rPr>
      </w:pPr>
      <w:r>
        <w:rPr>
          <w:i/>
          <w:iCs/>
        </w:rPr>
        <w:t>Myungjune (LGE) provides comments.</w:t>
      </w:r>
    </w:p>
    <w:p w14:paraId="6A3E39FB" w14:textId="77777777" w:rsidR="00EE6CDE" w:rsidRDefault="00EE6CDE" w:rsidP="00EE6CDE">
      <w:pPr>
        <w:pStyle w:val="FP"/>
        <w:keepLines/>
        <w:rPr>
          <w:i/>
          <w:iCs/>
        </w:rPr>
      </w:pPr>
      <w:r>
        <w:rPr>
          <w:i/>
          <w:iCs/>
        </w:rPr>
        <w:t>=== Phase 1 revisions Deadline ===</w:t>
      </w:r>
    </w:p>
    <w:p w14:paraId="5D3BC57F" w14:textId="77777777" w:rsidR="00EE6CDE" w:rsidRDefault="00EE6CDE" w:rsidP="00EE6CDE">
      <w:pPr>
        <w:pStyle w:val="FP"/>
        <w:keepLines/>
        <w:rPr>
          <w:i/>
          <w:iCs/>
        </w:rPr>
      </w:pPr>
      <w:proofErr w:type="spellStart"/>
      <w:r>
        <w:rPr>
          <w:i/>
          <w:iCs/>
        </w:rPr>
        <w:t>Hualin</w:t>
      </w:r>
      <w:proofErr w:type="spellEnd"/>
      <w:r>
        <w:rPr>
          <w:i/>
          <w:iCs/>
        </w:rPr>
        <w:t>(Huawei) propose to note this paper and mark it merged to TD S2 2007600, since they are resolving the same issue.</w:t>
      </w:r>
    </w:p>
    <w:p w14:paraId="00ED6E19" w14:textId="77777777" w:rsidR="00EE6CDE" w:rsidRDefault="00EE6CDE" w:rsidP="00EE6CDE">
      <w:pPr>
        <w:pStyle w:val="FP"/>
        <w:keepLines/>
        <w:rPr>
          <w:i/>
          <w:iCs/>
        </w:rPr>
      </w:pPr>
      <w:r>
        <w:rPr>
          <w:i/>
          <w:iCs/>
        </w:rPr>
        <w:t>=== CC#2 ===</w:t>
      </w:r>
    </w:p>
    <w:p w14:paraId="41E568D9" w14:textId="77777777" w:rsidR="00EE6CDE" w:rsidRDefault="00EE6CDE" w:rsidP="00EE6CDE">
      <w:pPr>
        <w:pStyle w:val="FP"/>
        <w:keepLines/>
        <w:rPr>
          <w:i/>
          <w:iCs/>
        </w:rPr>
      </w:pPr>
      <w:r>
        <w:rPr>
          <w:i/>
          <w:iCs/>
        </w:rPr>
        <w:t>Josep (DT) replies to Myungjune (LGE)</w:t>
      </w:r>
    </w:p>
    <w:p w14:paraId="681DB5EF" w14:textId="77777777" w:rsidR="00EE6CDE" w:rsidRDefault="00EE6CDE" w:rsidP="00EE6CDE">
      <w:pPr>
        <w:pStyle w:val="FP"/>
        <w:keepLines/>
        <w:rPr>
          <w:i/>
          <w:iCs/>
        </w:rPr>
      </w:pPr>
      <w:r>
        <w:rPr>
          <w:i/>
          <w:iCs/>
        </w:rPr>
        <w:t>Myungjune (LGE) relies to Josep (DT).</w:t>
      </w:r>
    </w:p>
    <w:p w14:paraId="6E8E2438" w14:textId="77777777" w:rsidR="00EE6CDE" w:rsidRDefault="00EE6CDE" w:rsidP="00EE6CDE">
      <w:pPr>
        <w:pStyle w:val="FP"/>
        <w:keepLines/>
        <w:rPr>
          <w:i/>
          <w:iCs/>
        </w:rPr>
      </w:pPr>
      <w:r>
        <w:rPr>
          <w:i/>
          <w:iCs/>
        </w:rPr>
        <w:t>Sebastian (Qualcomm) does not agree to merge with 7600</w:t>
      </w:r>
    </w:p>
    <w:p w14:paraId="37F62FBB" w14:textId="77777777" w:rsidR="00EE6CDE" w:rsidRDefault="00EE6CDE" w:rsidP="00EE6CDE">
      <w:pPr>
        <w:pStyle w:val="FP"/>
        <w:keepLines/>
        <w:rPr>
          <w:i/>
          <w:iCs/>
        </w:rPr>
      </w:pPr>
      <w:r>
        <w:rPr>
          <w:i/>
          <w:iCs/>
        </w:rPr>
        <w:t xml:space="preserve">Amanda Xiang ( </w:t>
      </w:r>
      <w:proofErr w:type="spellStart"/>
      <w:r>
        <w:rPr>
          <w:i/>
          <w:iCs/>
        </w:rPr>
        <w:t>Futurewei</w:t>
      </w:r>
      <w:proofErr w:type="spellEnd"/>
      <w:r>
        <w:rPr>
          <w:i/>
          <w:iCs/>
        </w:rPr>
        <w:t xml:space="preserve"> ) provide r01</w:t>
      </w:r>
    </w:p>
    <w:p w14:paraId="48B46EC9" w14:textId="77777777" w:rsidR="00EE6CDE" w:rsidRDefault="00EE6CDE" w:rsidP="00EE6CDE">
      <w:pPr>
        <w:pStyle w:val="FP"/>
        <w:keepLines/>
        <w:rPr>
          <w:i/>
          <w:iCs/>
        </w:rPr>
      </w:pPr>
      <w:r>
        <w:rPr>
          <w:i/>
          <w:iCs/>
        </w:rPr>
        <w:t>Devaki (Nokia) provides r02, cannot accept r00, r02 as it removes EN without resolution.</w:t>
      </w:r>
    </w:p>
    <w:p w14:paraId="4BD0AD6E" w14:textId="77777777" w:rsidR="00EE6CDE" w:rsidRDefault="00EE6CDE" w:rsidP="00EE6CDE">
      <w:pPr>
        <w:pStyle w:val="FP"/>
        <w:keepLines/>
        <w:rPr>
          <w:i/>
          <w:iCs/>
        </w:rPr>
      </w:pPr>
      <w:r>
        <w:rPr>
          <w:i/>
          <w:iCs/>
        </w:rPr>
        <w:t>Marco (Nokia) provides r03.</w:t>
      </w:r>
    </w:p>
    <w:p w14:paraId="7B440626" w14:textId="77777777" w:rsidR="00EE6CDE" w:rsidRDefault="00EE6CDE" w:rsidP="00EE6CDE">
      <w:pPr>
        <w:pStyle w:val="FP"/>
        <w:keepLines/>
        <w:rPr>
          <w:i/>
          <w:iCs/>
        </w:rPr>
      </w:pPr>
      <w:r>
        <w:rPr>
          <w:i/>
          <w:iCs/>
        </w:rPr>
        <w:t>Sebastian (Qualcomm) replies to Nokia; objects to r01 and r02</w:t>
      </w:r>
    </w:p>
    <w:p w14:paraId="2EA24683" w14:textId="77777777" w:rsidR="00EE6CDE" w:rsidRDefault="00EE6CDE" w:rsidP="00EE6CDE">
      <w:pPr>
        <w:pStyle w:val="FP"/>
        <w:keepLines/>
        <w:rPr>
          <w:i/>
          <w:iCs/>
        </w:rPr>
      </w:pPr>
      <w:r>
        <w:rPr>
          <w:i/>
          <w:iCs/>
        </w:rPr>
        <w:t>Peter Hedman (Ericsson) provides r04</w:t>
      </w:r>
    </w:p>
    <w:p w14:paraId="6AA810A2" w14:textId="77777777" w:rsidR="00EE6CDE" w:rsidRDefault="00EE6CDE" w:rsidP="00EE6CDE">
      <w:pPr>
        <w:pStyle w:val="FP"/>
        <w:keepLines/>
        <w:rPr>
          <w:i/>
          <w:iCs/>
        </w:rPr>
      </w:pPr>
      <w:r>
        <w:rPr>
          <w:i/>
          <w:iCs/>
        </w:rPr>
        <w:t xml:space="preserve">Amanda Xiang ( </w:t>
      </w:r>
      <w:proofErr w:type="spellStart"/>
      <w:r>
        <w:rPr>
          <w:i/>
          <w:iCs/>
        </w:rPr>
        <w:t>Futurewei</w:t>
      </w:r>
      <w:proofErr w:type="spellEnd"/>
      <w:r>
        <w:rPr>
          <w:i/>
          <w:iCs/>
        </w:rPr>
        <w:t xml:space="preserve"> ) provides response to Qualcomm and ok with r04</w:t>
      </w:r>
    </w:p>
    <w:p w14:paraId="41640BB5" w14:textId="77777777" w:rsidR="00EE6CDE" w:rsidRDefault="00EE6CDE" w:rsidP="00EE6CDE">
      <w:pPr>
        <w:pStyle w:val="FP"/>
        <w:keepLines/>
        <w:rPr>
          <w:i/>
          <w:iCs/>
        </w:rPr>
      </w:pPr>
      <w:r>
        <w:rPr>
          <w:i/>
          <w:iCs/>
        </w:rPr>
        <w:t>Sebastian (Qualcomm) objects to r04</w:t>
      </w:r>
    </w:p>
    <w:p w14:paraId="5A8A1027" w14:textId="77777777" w:rsidR="00EE6CDE" w:rsidRDefault="00EE6CDE" w:rsidP="00EE6CDE">
      <w:pPr>
        <w:pStyle w:val="FP"/>
        <w:keepLines/>
        <w:rPr>
          <w:i/>
          <w:iCs/>
        </w:rPr>
      </w:pPr>
      <w:r>
        <w:rPr>
          <w:i/>
          <w:iCs/>
        </w:rPr>
        <w:t>Devaki (Nokia) corrects previously made comment, cannot accept r00, r01, can accept r02 (own revision).</w:t>
      </w:r>
    </w:p>
    <w:p w14:paraId="2D772182" w14:textId="77777777" w:rsidR="00EE6CDE" w:rsidRDefault="00EE6CDE" w:rsidP="00EE6CDE">
      <w:pPr>
        <w:pStyle w:val="FP"/>
        <w:keepLines/>
        <w:rPr>
          <w:i/>
          <w:iCs/>
        </w:rPr>
      </w:pPr>
      <w:r>
        <w:rPr>
          <w:i/>
          <w:iCs/>
        </w:rPr>
        <w:t xml:space="preserve">Amanda Xiang ( </w:t>
      </w:r>
      <w:proofErr w:type="spellStart"/>
      <w:r>
        <w:rPr>
          <w:i/>
          <w:iCs/>
        </w:rPr>
        <w:t>Futurewei</w:t>
      </w:r>
      <w:proofErr w:type="spellEnd"/>
      <w:r>
        <w:rPr>
          <w:i/>
          <w:iCs/>
        </w:rPr>
        <w:t xml:space="preserve"> ) response to Qualcomm</w:t>
      </w:r>
    </w:p>
    <w:p w14:paraId="072FA967" w14:textId="77777777" w:rsidR="00EE6CDE" w:rsidRDefault="00EE6CDE" w:rsidP="00EE6CDE">
      <w:pPr>
        <w:pStyle w:val="FP"/>
        <w:keepLines/>
        <w:rPr>
          <w:i/>
          <w:iCs/>
        </w:rPr>
      </w:pPr>
      <w:r>
        <w:rPr>
          <w:i/>
          <w:iCs/>
        </w:rPr>
        <w:t>=== Phase 2 revisions deadline ===</w:t>
      </w:r>
    </w:p>
    <w:p w14:paraId="0E3C5B81" w14:textId="77777777" w:rsidR="00EE6CDE" w:rsidRDefault="00EE6CDE" w:rsidP="00EE6CDE">
      <w:pPr>
        <w:pStyle w:val="FP"/>
        <w:keepLines/>
        <w:rPr>
          <w:i/>
          <w:iCs/>
        </w:rPr>
      </w:pPr>
      <w:r>
        <w:rPr>
          <w:i/>
          <w:iCs/>
        </w:rPr>
        <w:t>Myungjune (LGE) only can accept r04.</w:t>
      </w:r>
    </w:p>
    <w:p w14:paraId="0DE9DA0E" w14:textId="77777777" w:rsidR="00EE6CDE" w:rsidRDefault="00EE6CDE" w:rsidP="00EE6CDE">
      <w:pPr>
        <w:pStyle w:val="FP"/>
        <w:keepLines/>
        <w:rPr>
          <w:i/>
          <w:iCs/>
        </w:rPr>
      </w:pPr>
      <w:r>
        <w:rPr>
          <w:i/>
          <w:iCs/>
        </w:rPr>
        <w:t>Peter Hedman (Ericsson) objects to r03, supports approval of r04 and clarifies that difference with r04 is only to maintain the EN about interim conclusion.</w:t>
      </w:r>
    </w:p>
    <w:p w14:paraId="5C77F38A" w14:textId="77777777" w:rsidR="00EE6CDE" w:rsidRDefault="00EE6CDE" w:rsidP="00EE6CDE">
      <w:pPr>
        <w:pStyle w:val="FP"/>
        <w:keepLines/>
        <w:rPr>
          <w:i/>
          <w:iCs/>
        </w:rPr>
      </w:pPr>
      <w:r>
        <w:rPr>
          <w:i/>
          <w:iCs/>
        </w:rPr>
        <w:t>Sebastian (Qualcomm) withdraws the paper (all versions)</w:t>
      </w:r>
    </w:p>
    <w:p w14:paraId="69EFEABC" w14:textId="77777777" w:rsidR="00EE6CDE" w:rsidRDefault="00EE6CDE" w:rsidP="00EE6CDE">
      <w:pPr>
        <w:pStyle w:val="FP"/>
        <w:keepLines/>
        <w:rPr>
          <w:i/>
          <w:iCs/>
        </w:rPr>
      </w:pPr>
      <w:r>
        <w:rPr>
          <w:i/>
          <w:iCs/>
        </w:rPr>
        <w:lastRenderedPageBreak/>
        <w:t>=== Phase 2 final deadline ===</w:t>
      </w:r>
    </w:p>
    <w:p w14:paraId="0BC88DB8" w14:textId="77777777" w:rsidR="00EE6CDE" w:rsidRDefault="00EE6CDE" w:rsidP="00EE6CDE">
      <w:pPr>
        <w:pStyle w:val="FP"/>
        <w:keepLines/>
        <w:rPr>
          <w:i/>
          <w:iCs/>
        </w:rPr>
      </w:pPr>
      <w:r>
        <w:rPr>
          <w:i/>
          <w:iCs/>
        </w:rPr>
        <w:t>Dieter (Deutsche Telekom) comment: Sebastian you cannot withdraw a paper in this mode of operation (especially which was co-sourced). You may object to it.</w:t>
      </w:r>
    </w:p>
    <w:p w14:paraId="74D6D3AB" w14:textId="77777777" w:rsidR="00EE6CDE" w:rsidRDefault="00EE6CDE" w:rsidP="00EE6CDE">
      <w:pPr>
        <w:pStyle w:val="FP"/>
        <w:keepLines/>
        <w:rPr>
          <w:i/>
          <w:iCs/>
        </w:rPr>
      </w:pPr>
      <w:r>
        <w:rPr>
          <w:i/>
          <w:iCs/>
        </w:rPr>
        <w:t>=== CC#3 ===</w:t>
      </w:r>
    </w:p>
    <w:p w14:paraId="750F6705" w14:textId="77777777" w:rsidR="00EE6CDE" w:rsidRDefault="00EE6CDE" w:rsidP="00EE6CDE">
      <w:pPr>
        <w:pStyle w:val="FP"/>
        <w:keepLines/>
        <w:rPr>
          <w:i/>
          <w:iCs/>
        </w:rPr>
      </w:pPr>
      <w:r>
        <w:rPr>
          <w:i/>
          <w:iCs/>
        </w:rPr>
        <w:t>Sebastian (Qualcomm) provides r05</w:t>
      </w:r>
    </w:p>
    <w:p w14:paraId="19F1791A" w14:textId="77777777" w:rsidR="00EE6CDE" w:rsidRDefault="00EE6CDE" w:rsidP="00EE6CDE">
      <w:pPr>
        <w:pStyle w:val="FP"/>
        <w:keepLines/>
        <w:rPr>
          <w:i/>
          <w:iCs/>
        </w:rPr>
      </w:pPr>
      <w:r>
        <w:rPr>
          <w:i/>
          <w:iCs/>
        </w:rPr>
        <w:t>Myungjune (LGE) ok with r05.</w:t>
      </w:r>
    </w:p>
    <w:p w14:paraId="54359713" w14:textId="77777777" w:rsidR="00EE6CDE" w:rsidRDefault="00EE6CDE" w:rsidP="00EE6CDE">
      <w:pPr>
        <w:pStyle w:val="FP"/>
        <w:keepLines/>
        <w:rPr>
          <w:i/>
          <w:iCs/>
        </w:rPr>
      </w:pPr>
      <w:r>
        <w:rPr>
          <w:i/>
          <w:iCs/>
        </w:rPr>
        <w:t>Peter Hedman (Ericsson) ok with r05</w:t>
      </w:r>
    </w:p>
    <w:p w14:paraId="2981DBD1" w14:textId="77777777" w:rsidR="00EE6CDE" w:rsidRDefault="00EE6CDE" w:rsidP="00EE6CDE">
      <w:pPr>
        <w:pStyle w:val="FP"/>
        <w:keepLines/>
        <w:rPr>
          <w:i/>
          <w:iCs/>
        </w:rPr>
      </w:pPr>
      <w:r>
        <w:rPr>
          <w:i/>
          <w:iCs/>
        </w:rPr>
        <w:t xml:space="preserve">Amanda Xiang ( </w:t>
      </w:r>
      <w:proofErr w:type="spellStart"/>
      <w:r>
        <w:rPr>
          <w:i/>
          <w:iCs/>
        </w:rPr>
        <w:t>Futurewei</w:t>
      </w:r>
      <w:proofErr w:type="spellEnd"/>
      <w:r>
        <w:rPr>
          <w:i/>
          <w:iCs/>
        </w:rPr>
        <w:t xml:space="preserve"> ) is fine with r05, and can add </w:t>
      </w:r>
      <w:proofErr w:type="spellStart"/>
      <w:r>
        <w:rPr>
          <w:i/>
          <w:iCs/>
        </w:rPr>
        <w:t>Futurewei</w:t>
      </w:r>
      <w:proofErr w:type="spellEnd"/>
      <w:r>
        <w:rPr>
          <w:i/>
          <w:iCs/>
        </w:rPr>
        <w:t xml:space="preserve"> as co-sign company.</w:t>
      </w:r>
    </w:p>
    <w:p w14:paraId="615038FD" w14:textId="77777777" w:rsidR="00EE6CDE" w:rsidRDefault="00EE6CDE" w:rsidP="00EE6CDE">
      <w:pPr>
        <w:pStyle w:val="FP"/>
        <w:keepLines/>
        <w:rPr>
          <w:i/>
          <w:iCs/>
        </w:rPr>
      </w:pPr>
      <w:r>
        <w:rPr>
          <w:i/>
          <w:iCs/>
        </w:rPr>
        <w:t>Marco (Huawei) asks final clarification</w:t>
      </w:r>
    </w:p>
    <w:p w14:paraId="6F923FCB" w14:textId="75DAADF3" w:rsidR="00EE6CDE" w:rsidRDefault="00EE6CDE" w:rsidP="00EE6CDE">
      <w:pPr>
        <w:pStyle w:val="FP"/>
        <w:keepLines/>
        <w:rPr>
          <w:i/>
          <w:iCs/>
        </w:rPr>
      </w:pPr>
    </w:p>
    <w:p w14:paraId="58A6389E" w14:textId="77777777" w:rsidR="00EE6CDE" w:rsidRPr="00A3071B" w:rsidRDefault="00EE6CDE" w:rsidP="00EE6CDE">
      <w:pPr>
        <w:keepNext/>
        <w:keepLines/>
      </w:pPr>
      <w:r>
        <w:rPr>
          <w:b/>
        </w:rPr>
        <w:t>Discussion and conclusion:</w:t>
      </w:r>
    </w:p>
    <w:p w14:paraId="7BD6F88F" w14:textId="744E8470" w:rsidR="00EE6CDE" w:rsidRDefault="00EE6CDE" w:rsidP="00EE6CDE">
      <w:r>
        <w:t xml:space="preserve">S2-2007705r05 was provided by Qualcomm. S2-2007705r05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2007950</w:t>
      </w:r>
      <w:r>
        <w:t xml:space="preserve">, which was </w:t>
      </w:r>
      <w:r>
        <w:rPr>
          <w:color w:val="FF0000"/>
        </w:rPr>
        <w:t>approved</w:t>
      </w:r>
      <w:r>
        <w:t>.</w:t>
      </w:r>
    </w:p>
    <w:p w14:paraId="22994475" w14:textId="04376B94" w:rsidR="00EE6CDE" w:rsidRDefault="00EE6CDE" w:rsidP="00EE6CDE">
      <w:pPr>
        <w:pBdr>
          <w:top w:val="single" w:sz="4" w:space="1" w:color="auto"/>
        </w:pBdr>
      </w:pPr>
      <w:r>
        <w:rPr>
          <w:color w:val="0000FF"/>
        </w:rPr>
        <w:t>TD S2</w:t>
      </w:r>
      <w:r>
        <w:rPr>
          <w:color w:val="0000FF"/>
        </w:rPr>
        <w:noBreakHyphen/>
        <w:t>2007156</w:t>
      </w:r>
      <w:r w:rsidR="004B3AA1">
        <w:t xml:space="preserve"> </w:t>
      </w:r>
      <w:r>
        <w:t>(P-CR)</w:t>
      </w:r>
      <w:r w:rsidR="004B3AA1">
        <w:t xml:space="preserve"> </w:t>
      </w:r>
      <w:r>
        <w:t>KI#4, Update to evaluation and conclusion .</w:t>
      </w:r>
      <w:r w:rsidR="004B3AA1">
        <w:t xml:space="preserve"> </w:t>
      </w:r>
      <w:r>
        <w:t>(Source: Alibaba Group)</w:t>
      </w:r>
      <w:r w:rsidR="004B3AA1">
        <w:t xml:space="preserve"> </w:t>
      </w:r>
    </w:p>
    <w:p w14:paraId="60C8104E" w14:textId="77777777" w:rsidR="00EE6CDE" w:rsidRPr="00EE6CDE" w:rsidRDefault="00EE6CDE" w:rsidP="00EE6CDE">
      <w:pPr>
        <w:pStyle w:val="FP"/>
        <w:keepLines/>
        <w:rPr>
          <w:b/>
          <w:bCs/>
          <w:i/>
          <w:iCs/>
        </w:rPr>
      </w:pPr>
      <w:r w:rsidRPr="00EE6CDE">
        <w:rPr>
          <w:b/>
          <w:bCs/>
          <w:i/>
          <w:iCs/>
        </w:rPr>
        <w:t>e-mail comments:</w:t>
      </w:r>
    </w:p>
    <w:p w14:paraId="3D6BC7D3" w14:textId="77777777" w:rsidR="00EE6CDE" w:rsidRDefault="00EE6CDE" w:rsidP="00EE6CDE">
      <w:pPr>
        <w:pStyle w:val="FP"/>
        <w:keepLines/>
        <w:rPr>
          <w:i/>
          <w:iCs/>
        </w:rPr>
      </w:pPr>
      <w:r>
        <w:rPr>
          <w:i/>
          <w:iCs/>
        </w:rPr>
        <w:t xml:space="preserve">Josep (DT) objects to this </w:t>
      </w:r>
      <w:proofErr w:type="spellStart"/>
      <w:r>
        <w:rPr>
          <w:i/>
          <w:iCs/>
        </w:rPr>
        <w:t>pCR</w:t>
      </w:r>
      <w:proofErr w:type="spellEnd"/>
      <w:r>
        <w:rPr>
          <w:i/>
          <w:iCs/>
        </w:rPr>
        <w:t>.</w:t>
      </w:r>
    </w:p>
    <w:p w14:paraId="569C21B9" w14:textId="77777777" w:rsidR="00EE6CDE" w:rsidRDefault="00EE6CDE" w:rsidP="00EE6CDE">
      <w:pPr>
        <w:pStyle w:val="FP"/>
        <w:keepLines/>
        <w:rPr>
          <w:i/>
          <w:iCs/>
        </w:rPr>
      </w:pPr>
      <w:r>
        <w:rPr>
          <w:i/>
          <w:iCs/>
        </w:rPr>
        <w:t>=== Phase 1 revisions Deadline ===</w:t>
      </w:r>
    </w:p>
    <w:p w14:paraId="6473D84D" w14:textId="77777777" w:rsidR="00EE6CDE" w:rsidRDefault="00EE6CDE" w:rsidP="00EE6CDE">
      <w:pPr>
        <w:pStyle w:val="FP"/>
        <w:keepLines/>
        <w:rPr>
          <w:i/>
          <w:iCs/>
        </w:rPr>
      </w:pPr>
      <w:r>
        <w:rPr>
          <w:i/>
          <w:iCs/>
        </w:rPr>
        <w:t>=== CC#2 ===</w:t>
      </w:r>
    </w:p>
    <w:p w14:paraId="24900DE7" w14:textId="77777777" w:rsidR="00EE6CDE" w:rsidRDefault="00EE6CDE" w:rsidP="00EE6CDE">
      <w:pPr>
        <w:pStyle w:val="FP"/>
        <w:keepLines/>
        <w:rPr>
          <w:i/>
          <w:iCs/>
        </w:rPr>
      </w:pPr>
      <w:r>
        <w:rPr>
          <w:i/>
          <w:iCs/>
        </w:rPr>
        <w:t>Xiaobo Yu (Alibaba) replies to Josep (DT)</w:t>
      </w:r>
    </w:p>
    <w:p w14:paraId="443C0865" w14:textId="77777777" w:rsidR="00EE6CDE" w:rsidRDefault="00EE6CDE" w:rsidP="00EE6CDE">
      <w:pPr>
        <w:pStyle w:val="FP"/>
        <w:keepLines/>
        <w:rPr>
          <w:i/>
          <w:iCs/>
        </w:rPr>
      </w:pPr>
      <w:r>
        <w:rPr>
          <w:i/>
          <w:iCs/>
        </w:rPr>
        <w:t xml:space="preserve">Fei (OPPO) asks for </w:t>
      </w:r>
      <w:proofErr w:type="spellStart"/>
      <w:r>
        <w:rPr>
          <w:i/>
          <w:iCs/>
        </w:rPr>
        <w:t>clafication</w:t>
      </w:r>
      <w:proofErr w:type="spellEnd"/>
      <w:r>
        <w:rPr>
          <w:i/>
          <w:iCs/>
        </w:rPr>
        <w:t>.</w:t>
      </w:r>
    </w:p>
    <w:p w14:paraId="7AF72D78" w14:textId="77777777" w:rsidR="00EE6CDE" w:rsidRDefault="00EE6CDE" w:rsidP="00EE6CDE">
      <w:pPr>
        <w:pStyle w:val="FP"/>
        <w:keepLines/>
        <w:rPr>
          <w:i/>
          <w:iCs/>
        </w:rPr>
      </w:pPr>
      <w:r>
        <w:rPr>
          <w:i/>
          <w:iCs/>
        </w:rPr>
        <w:t>Xiaobo Yu (Alibaba) replies to Fei (OPPO)</w:t>
      </w:r>
    </w:p>
    <w:p w14:paraId="6BA50CBC" w14:textId="77777777" w:rsidR="00EE6CDE" w:rsidRDefault="00EE6CDE" w:rsidP="00EE6CDE">
      <w:pPr>
        <w:pStyle w:val="FP"/>
        <w:keepLines/>
        <w:rPr>
          <w:i/>
          <w:iCs/>
        </w:rPr>
      </w:pPr>
      <w:r>
        <w:rPr>
          <w:i/>
          <w:iCs/>
        </w:rPr>
        <w:t>Chia-Lin (MediaTek) ask for the clarification on the change</w:t>
      </w:r>
    </w:p>
    <w:p w14:paraId="6469325A" w14:textId="77777777" w:rsidR="00EE6CDE" w:rsidRDefault="00EE6CDE" w:rsidP="00EE6CDE">
      <w:pPr>
        <w:pStyle w:val="FP"/>
        <w:keepLines/>
        <w:rPr>
          <w:i/>
          <w:iCs/>
        </w:rPr>
      </w:pPr>
      <w:r>
        <w:rPr>
          <w:i/>
          <w:iCs/>
        </w:rPr>
        <w:t>Xiaobo Yu (Alibaba) provides clarification to Chia-Lin (MediaTek)</w:t>
      </w:r>
    </w:p>
    <w:p w14:paraId="2C7CE7FC" w14:textId="77777777" w:rsidR="00EE6CDE" w:rsidRDefault="00EE6CDE" w:rsidP="00EE6CDE">
      <w:pPr>
        <w:pStyle w:val="FP"/>
        <w:keepLines/>
        <w:rPr>
          <w:i/>
          <w:iCs/>
        </w:rPr>
      </w:pPr>
      <w:r>
        <w:rPr>
          <w:i/>
          <w:iCs/>
        </w:rPr>
        <w:t>=== Phase 2 revisions deadline ===</w:t>
      </w:r>
    </w:p>
    <w:p w14:paraId="7A7511A5" w14:textId="77777777" w:rsidR="00EE6CDE" w:rsidRDefault="00EE6CDE" w:rsidP="00EE6CDE">
      <w:pPr>
        <w:pStyle w:val="FP"/>
        <w:keepLines/>
        <w:rPr>
          <w:i/>
          <w:iCs/>
        </w:rPr>
      </w:pPr>
      <w:r>
        <w:rPr>
          <w:i/>
          <w:iCs/>
        </w:rPr>
        <w:t>=== Phase 2 final deadline ===</w:t>
      </w:r>
    </w:p>
    <w:p w14:paraId="73E7FA4A" w14:textId="77777777" w:rsidR="00EE6CDE" w:rsidRDefault="00EE6CDE" w:rsidP="00EE6CDE">
      <w:pPr>
        <w:pStyle w:val="FP"/>
        <w:keepLines/>
        <w:rPr>
          <w:i/>
          <w:iCs/>
        </w:rPr>
      </w:pPr>
      <w:r>
        <w:rPr>
          <w:i/>
          <w:iCs/>
        </w:rPr>
        <w:t>Xiaobo Yu (Alibaba) asks to approve r02 which is provided before revision deadline since there is no objection on r02, and asks for review on CC#3 if needed.</w:t>
      </w:r>
    </w:p>
    <w:p w14:paraId="50296BBD" w14:textId="77777777" w:rsidR="00EE6CDE" w:rsidRDefault="00EE6CDE" w:rsidP="00EE6CDE">
      <w:pPr>
        <w:pStyle w:val="FP"/>
        <w:keepLines/>
        <w:rPr>
          <w:i/>
          <w:iCs/>
        </w:rPr>
      </w:pPr>
      <w:r>
        <w:rPr>
          <w:i/>
          <w:iCs/>
        </w:rPr>
        <w:t xml:space="preserve">Josep (DT) additionally comments that the KI#4 merge </w:t>
      </w:r>
      <w:proofErr w:type="spellStart"/>
      <w:r>
        <w:rPr>
          <w:i/>
          <w:iCs/>
        </w:rPr>
        <w:t>pCR</w:t>
      </w:r>
      <w:proofErr w:type="spellEnd"/>
      <w:r>
        <w:rPr>
          <w:i/>
          <w:iCs/>
        </w:rPr>
        <w:t xml:space="preserve"> TD S2 2007309</w:t>
      </w:r>
    </w:p>
    <w:p w14:paraId="6DC52ED1" w14:textId="77777777" w:rsidR="00EE6CDE" w:rsidRDefault="00EE6CDE" w:rsidP="00EE6CDE">
      <w:pPr>
        <w:pStyle w:val="FP"/>
        <w:keepLines/>
        <w:rPr>
          <w:i/>
          <w:iCs/>
        </w:rPr>
      </w:pPr>
      <w:r>
        <w:rPr>
          <w:i/>
          <w:iCs/>
        </w:rPr>
        <w:t>Peter Hedman (Ericsson) suggests that revisions should be announced within the tags.</w:t>
      </w:r>
    </w:p>
    <w:p w14:paraId="66BF668C" w14:textId="77777777" w:rsidR="00EE6CDE" w:rsidRDefault="00EE6CDE" w:rsidP="00EE6CDE">
      <w:pPr>
        <w:pStyle w:val="FP"/>
        <w:keepLines/>
        <w:rPr>
          <w:i/>
          <w:iCs/>
        </w:rPr>
      </w:pPr>
      <w:r>
        <w:rPr>
          <w:i/>
          <w:iCs/>
        </w:rPr>
        <w:t>Xiaobo Yu (Alibaba) replies to Peter and Josep and sorry for not announcing the revision within the tags.</w:t>
      </w:r>
    </w:p>
    <w:p w14:paraId="141C550F" w14:textId="77777777" w:rsidR="00EE6CDE" w:rsidRDefault="00EE6CDE" w:rsidP="00EE6CDE">
      <w:pPr>
        <w:pStyle w:val="FP"/>
        <w:keepLines/>
        <w:rPr>
          <w:i/>
          <w:iCs/>
        </w:rPr>
      </w:pPr>
      <w:r>
        <w:rPr>
          <w:i/>
          <w:iCs/>
        </w:rPr>
        <w:t>=== CC#3 ===</w:t>
      </w:r>
    </w:p>
    <w:p w14:paraId="49D46263" w14:textId="77777777" w:rsidR="00EE6CDE" w:rsidRDefault="00EE6CDE" w:rsidP="00EE6CDE">
      <w:pPr>
        <w:pStyle w:val="FP"/>
        <w:keepLines/>
        <w:rPr>
          <w:i/>
          <w:iCs/>
        </w:rPr>
      </w:pPr>
      <w:r>
        <w:rPr>
          <w:i/>
          <w:iCs/>
        </w:rPr>
        <w:t>Xiaobo Yu (Alibaba) proposes to consider r02 for CC#4.</w:t>
      </w:r>
    </w:p>
    <w:p w14:paraId="72BC7097" w14:textId="77777777" w:rsidR="00EE6CDE" w:rsidRDefault="00EE6CDE" w:rsidP="00EE6CDE">
      <w:pPr>
        <w:pStyle w:val="FP"/>
        <w:keepLines/>
        <w:rPr>
          <w:i/>
          <w:iCs/>
        </w:rPr>
      </w:pPr>
      <w:r>
        <w:rPr>
          <w:i/>
          <w:iCs/>
        </w:rPr>
        <w:t>Antoine (Orange) asks questions on r02.</w:t>
      </w:r>
    </w:p>
    <w:p w14:paraId="05008468" w14:textId="77777777" w:rsidR="00EE6CDE" w:rsidRDefault="00EE6CDE" w:rsidP="00EE6CDE">
      <w:pPr>
        <w:pStyle w:val="FP"/>
        <w:keepLines/>
        <w:rPr>
          <w:i/>
          <w:iCs/>
        </w:rPr>
      </w:pPr>
      <w:r>
        <w:rPr>
          <w:i/>
          <w:iCs/>
        </w:rPr>
        <w:t>Xiaobo Yu (Alibaba) answers questions from Orange.</w:t>
      </w:r>
    </w:p>
    <w:p w14:paraId="73EEE90C" w14:textId="77777777" w:rsidR="00EE6CDE" w:rsidRDefault="00EE6CDE" w:rsidP="00EE6CDE">
      <w:pPr>
        <w:pStyle w:val="FP"/>
        <w:keepLines/>
        <w:rPr>
          <w:i/>
          <w:iCs/>
        </w:rPr>
      </w:pPr>
      <w:r>
        <w:rPr>
          <w:i/>
          <w:iCs/>
        </w:rPr>
        <w:t>Chia-Lin (MediaTek) provides the comments to r02</w:t>
      </w:r>
    </w:p>
    <w:p w14:paraId="18C5A7F8" w14:textId="77777777" w:rsidR="00EE6CDE" w:rsidRDefault="00EE6CDE" w:rsidP="00EE6CDE">
      <w:pPr>
        <w:pStyle w:val="FP"/>
        <w:keepLines/>
        <w:rPr>
          <w:i/>
          <w:iCs/>
        </w:rPr>
      </w:pPr>
      <w:r>
        <w:rPr>
          <w:i/>
          <w:iCs/>
        </w:rPr>
        <w:t>Xiaobo Yu (Alibaba) provides r03 and replies to comments from MTK, and asks to use r03 for CC#4</w:t>
      </w:r>
    </w:p>
    <w:p w14:paraId="5AA3250E" w14:textId="77777777" w:rsidR="00EE6CDE" w:rsidRDefault="00EE6CDE" w:rsidP="00EE6CDE">
      <w:pPr>
        <w:pStyle w:val="FP"/>
        <w:keepLines/>
        <w:rPr>
          <w:i/>
          <w:iCs/>
        </w:rPr>
      </w:pPr>
      <w:r>
        <w:rPr>
          <w:i/>
          <w:iCs/>
        </w:rPr>
        <w:t>Fei (OPPO) comments that the change in r03 has been covered in the TD S2 2007309r18.</w:t>
      </w:r>
    </w:p>
    <w:p w14:paraId="6251A5F8" w14:textId="77777777" w:rsidR="00EE6CDE" w:rsidRDefault="00EE6CDE" w:rsidP="00EE6CDE">
      <w:pPr>
        <w:pStyle w:val="FP"/>
        <w:keepLines/>
        <w:rPr>
          <w:i/>
          <w:iCs/>
        </w:rPr>
      </w:pPr>
      <w:r>
        <w:rPr>
          <w:i/>
          <w:iCs/>
        </w:rPr>
        <w:t>Walter Dees (Philips) comments to Xiaobo (Alibaba)</w:t>
      </w:r>
    </w:p>
    <w:p w14:paraId="6A17A0E2" w14:textId="77777777" w:rsidR="00EE6CDE" w:rsidRDefault="00EE6CDE" w:rsidP="00EE6CDE">
      <w:pPr>
        <w:pStyle w:val="FP"/>
        <w:keepLines/>
        <w:rPr>
          <w:i/>
          <w:iCs/>
        </w:rPr>
      </w:pPr>
      <w:r>
        <w:rPr>
          <w:i/>
          <w:iCs/>
        </w:rPr>
        <w:t>Xiaobo Yu (Alibaba) has clarified that the paper is not covered by 2007309r18 based on offline discussion with Fei (OPPO)</w:t>
      </w:r>
    </w:p>
    <w:p w14:paraId="0AE89432" w14:textId="77777777" w:rsidR="00EE6CDE" w:rsidRDefault="00EE6CDE" w:rsidP="00EE6CDE">
      <w:pPr>
        <w:pStyle w:val="FP"/>
        <w:keepLines/>
        <w:rPr>
          <w:i/>
          <w:iCs/>
        </w:rPr>
      </w:pPr>
      <w:r>
        <w:rPr>
          <w:i/>
          <w:iCs/>
        </w:rPr>
        <w:t>Fei (OPPO) is fine with r03.</w:t>
      </w:r>
    </w:p>
    <w:p w14:paraId="22622919" w14:textId="77777777" w:rsidR="00EE6CDE" w:rsidRDefault="00EE6CDE" w:rsidP="00EE6CDE">
      <w:pPr>
        <w:pStyle w:val="FP"/>
        <w:keepLines/>
        <w:rPr>
          <w:i/>
          <w:iCs/>
        </w:rPr>
      </w:pPr>
      <w:r>
        <w:rPr>
          <w:i/>
          <w:iCs/>
        </w:rPr>
        <w:t>Xiaobo (Alibaba) replies to Philips (Walter).</w:t>
      </w:r>
    </w:p>
    <w:p w14:paraId="6A2A2E14" w14:textId="1789F3FF" w:rsidR="00EE6CDE" w:rsidRPr="00EE6CDE" w:rsidRDefault="00EE6CDE" w:rsidP="00EE6CDE">
      <w:pPr>
        <w:pStyle w:val="FP"/>
        <w:keepLines/>
        <w:rPr>
          <w:i/>
          <w:iCs/>
        </w:rPr>
      </w:pPr>
    </w:p>
    <w:p w14:paraId="6F36B025" w14:textId="742D4A97" w:rsidR="00EE6CDE" w:rsidRPr="00A3071B" w:rsidRDefault="00EE6CDE" w:rsidP="00EE6CDE">
      <w:pPr>
        <w:keepNext/>
        <w:keepLines/>
      </w:pPr>
      <w:r>
        <w:rPr>
          <w:b/>
        </w:rPr>
        <w:t>Discussion and conclusion:</w:t>
      </w:r>
      <w:r w:rsidR="00861465" w:rsidRPr="00861465">
        <w:t xml:space="preserve"> </w:t>
      </w:r>
    </w:p>
    <w:p w14:paraId="20107773" w14:textId="4AFF70BA" w:rsidR="00EE6CDE" w:rsidRDefault="00EE6CDE" w:rsidP="00EE6CDE">
      <w:r>
        <w:t xml:space="preserve">S2-2007156r03 was provided by Alibaba. Orange asked for time to review this. </w:t>
      </w:r>
      <w:r w:rsidRPr="00861465">
        <w:t xml:space="preserve"> </w:t>
      </w:r>
      <w:r w:rsidR="00861465">
        <w:t xml:space="preserve">S2-2007156r04 was provided and agreed. This was revised in </w:t>
      </w:r>
      <w:r w:rsidR="00861465" w:rsidRPr="00916E52">
        <w:rPr>
          <w:rFonts w:cs="Arial"/>
          <w:color w:val="0000FF"/>
          <w:szCs w:val="16"/>
          <w:lang w:eastAsia="en-US"/>
        </w:rPr>
        <w:t>TD S2</w:t>
      </w:r>
      <w:r w:rsidR="00861465" w:rsidRPr="00916E52">
        <w:rPr>
          <w:rFonts w:cs="Arial"/>
          <w:color w:val="0000FF"/>
          <w:szCs w:val="16"/>
          <w:lang w:eastAsia="en-US"/>
        </w:rPr>
        <w:noBreakHyphen/>
      </w:r>
      <w:r w:rsidR="00861465">
        <w:rPr>
          <w:rFonts w:cs="Arial"/>
          <w:color w:val="0000FF"/>
          <w:szCs w:val="16"/>
          <w:lang w:eastAsia="en-US"/>
        </w:rPr>
        <w:t>2007958</w:t>
      </w:r>
      <w:r w:rsidR="00861465">
        <w:t xml:space="preserve">, which was </w:t>
      </w:r>
      <w:r w:rsidR="00861465">
        <w:rPr>
          <w:color w:val="FF0000"/>
        </w:rPr>
        <w:t>approved</w:t>
      </w:r>
      <w:r w:rsidR="00861465">
        <w:t>.</w:t>
      </w:r>
    </w:p>
    <w:p w14:paraId="2F583CE4" w14:textId="7ED5143B" w:rsidR="00EE6CDE" w:rsidRDefault="00EE6CDE" w:rsidP="00EE6CDE">
      <w:pPr>
        <w:pBdr>
          <w:top w:val="single" w:sz="4" w:space="1" w:color="auto"/>
        </w:pBdr>
      </w:pPr>
      <w:r>
        <w:rPr>
          <w:color w:val="0000FF"/>
        </w:rPr>
        <w:t>TD S2</w:t>
      </w:r>
      <w:r>
        <w:rPr>
          <w:color w:val="0000FF"/>
        </w:rPr>
        <w:noBreakHyphen/>
        <w:t>2006998</w:t>
      </w:r>
      <w:r w:rsidR="004B3AA1">
        <w:t xml:space="preserve"> </w:t>
      </w:r>
      <w:r>
        <w:t>(P-CR)</w:t>
      </w:r>
      <w:r w:rsidR="004B3AA1">
        <w:t xml:space="preserve"> </w:t>
      </w:r>
      <w:r>
        <w:t>KI#1, update of paging cause solution and conclusion proposal.</w:t>
      </w:r>
      <w:r w:rsidR="004B3AA1">
        <w:t xml:space="preserve"> </w:t>
      </w:r>
      <w:r>
        <w:t>(Source: OPPO)</w:t>
      </w:r>
      <w:r w:rsidR="004B3AA1">
        <w:t xml:space="preserve"> </w:t>
      </w:r>
    </w:p>
    <w:p w14:paraId="6724BB16" w14:textId="77777777" w:rsidR="00EE6CDE" w:rsidRPr="00EE6CDE" w:rsidRDefault="00EE6CDE" w:rsidP="00EE6CDE">
      <w:pPr>
        <w:pStyle w:val="FP"/>
        <w:keepLines/>
        <w:rPr>
          <w:b/>
          <w:bCs/>
          <w:i/>
          <w:iCs/>
        </w:rPr>
      </w:pPr>
      <w:r w:rsidRPr="00EE6CDE">
        <w:rPr>
          <w:b/>
          <w:bCs/>
          <w:i/>
          <w:iCs/>
        </w:rPr>
        <w:t>e-mail comments:</w:t>
      </w:r>
    </w:p>
    <w:p w14:paraId="072A270B" w14:textId="77777777" w:rsidR="00EE6CDE" w:rsidRDefault="00EE6CDE" w:rsidP="00EE6CDE">
      <w:pPr>
        <w:pStyle w:val="FP"/>
        <w:keepLines/>
        <w:rPr>
          <w:i/>
          <w:iCs/>
        </w:rPr>
      </w:pPr>
      <w:r>
        <w:rPr>
          <w:i/>
          <w:iCs/>
        </w:rPr>
        <w:t>Alessio (</w:t>
      </w:r>
      <w:proofErr w:type="spellStart"/>
      <w:r>
        <w:rPr>
          <w:i/>
          <w:iCs/>
        </w:rPr>
        <w:t>nokia</w:t>
      </w:r>
      <w:proofErr w:type="spellEnd"/>
      <w:r>
        <w:rPr>
          <w:i/>
          <w:iCs/>
        </w:rPr>
        <w:t>) : suggests that this approach needs to be clarified</w:t>
      </w:r>
    </w:p>
    <w:p w14:paraId="7728819F" w14:textId="77777777" w:rsidR="00EE6CDE" w:rsidRDefault="00EE6CDE" w:rsidP="00EE6CDE">
      <w:pPr>
        <w:pStyle w:val="FP"/>
        <w:keepLines/>
        <w:rPr>
          <w:i/>
          <w:iCs/>
        </w:rPr>
      </w:pPr>
      <w:r>
        <w:rPr>
          <w:i/>
          <w:iCs/>
        </w:rPr>
        <w:t>Juan Zhang (Qualcomm) provides comments.</w:t>
      </w:r>
    </w:p>
    <w:p w14:paraId="6801AC8B" w14:textId="77777777" w:rsidR="00EE6CDE" w:rsidRDefault="00EE6CDE" w:rsidP="00EE6CDE">
      <w:pPr>
        <w:pStyle w:val="FP"/>
        <w:keepLines/>
        <w:rPr>
          <w:i/>
          <w:iCs/>
        </w:rPr>
      </w:pPr>
      <w:r>
        <w:rPr>
          <w:i/>
          <w:iCs/>
        </w:rPr>
        <w:t>Saso (Intel) comments and proposes to NOTE the document.</w:t>
      </w:r>
    </w:p>
    <w:p w14:paraId="23452D09" w14:textId="77777777" w:rsidR="00EE6CDE" w:rsidRDefault="00EE6CDE" w:rsidP="00EE6CDE">
      <w:pPr>
        <w:pStyle w:val="FP"/>
        <w:keepLines/>
        <w:rPr>
          <w:i/>
          <w:iCs/>
        </w:rPr>
      </w:pPr>
      <w:r>
        <w:rPr>
          <w:i/>
          <w:iCs/>
        </w:rPr>
        <w:t>Guillaume (MediaTek) agrees with Qualcomm, Intel.</w:t>
      </w:r>
    </w:p>
    <w:p w14:paraId="2FDD7242" w14:textId="77777777" w:rsidR="00EE6CDE" w:rsidRDefault="00EE6CDE" w:rsidP="00EE6CDE">
      <w:pPr>
        <w:pStyle w:val="FP"/>
        <w:keepLines/>
        <w:rPr>
          <w:i/>
          <w:iCs/>
        </w:rPr>
      </w:pPr>
      <w:r>
        <w:rPr>
          <w:i/>
          <w:iCs/>
        </w:rPr>
        <w:t>Yang Xu (OPPO) answers to Juan</w:t>
      </w:r>
    </w:p>
    <w:p w14:paraId="5D752C76" w14:textId="77777777" w:rsidR="00EE6CDE" w:rsidRDefault="00EE6CDE" w:rsidP="00EE6CDE">
      <w:pPr>
        <w:pStyle w:val="FP"/>
        <w:keepLines/>
        <w:rPr>
          <w:i/>
          <w:iCs/>
        </w:rPr>
      </w:pPr>
      <w:r>
        <w:rPr>
          <w:i/>
          <w:iCs/>
        </w:rPr>
        <w:t>Yang (OPPO) replies to Saso.</w:t>
      </w:r>
    </w:p>
    <w:p w14:paraId="73378694" w14:textId="77777777" w:rsidR="00EE6CDE" w:rsidRDefault="00EE6CDE" w:rsidP="00EE6CDE">
      <w:pPr>
        <w:pStyle w:val="FP"/>
        <w:keepLines/>
        <w:rPr>
          <w:i/>
          <w:iCs/>
        </w:rPr>
      </w:pPr>
      <w:r>
        <w:rPr>
          <w:i/>
          <w:iCs/>
        </w:rPr>
        <w:t>Yang (OPPO) replies to Guillaume</w:t>
      </w:r>
    </w:p>
    <w:p w14:paraId="3432C232" w14:textId="77777777" w:rsidR="00EE6CDE" w:rsidRDefault="00EE6CDE" w:rsidP="00EE6CDE">
      <w:pPr>
        <w:pStyle w:val="FP"/>
        <w:keepLines/>
        <w:rPr>
          <w:i/>
          <w:iCs/>
        </w:rPr>
      </w:pPr>
      <w:r>
        <w:rPr>
          <w:i/>
          <w:iCs/>
        </w:rPr>
        <w:t xml:space="preserve">Saso (Intel) objects to this </w:t>
      </w:r>
      <w:proofErr w:type="spellStart"/>
      <w:r>
        <w:rPr>
          <w:i/>
          <w:iCs/>
        </w:rPr>
        <w:t>pCR</w:t>
      </w:r>
      <w:proofErr w:type="spellEnd"/>
      <w:r>
        <w:rPr>
          <w:i/>
          <w:iCs/>
        </w:rPr>
        <w:t>.</w:t>
      </w:r>
    </w:p>
    <w:p w14:paraId="1A50B755" w14:textId="77777777" w:rsidR="00EE6CDE" w:rsidRDefault="00EE6CDE" w:rsidP="00EE6CDE">
      <w:pPr>
        <w:pStyle w:val="FP"/>
        <w:keepLines/>
        <w:rPr>
          <w:i/>
          <w:iCs/>
        </w:rPr>
      </w:pPr>
      <w:r>
        <w:rPr>
          <w:i/>
          <w:iCs/>
        </w:rPr>
        <w:t>Saso (Intel) replies to Yang.</w:t>
      </w:r>
    </w:p>
    <w:p w14:paraId="2595F014" w14:textId="77777777" w:rsidR="00EE6CDE" w:rsidRDefault="00EE6CDE" w:rsidP="00EE6CDE">
      <w:pPr>
        <w:pStyle w:val="FP"/>
        <w:keepLines/>
        <w:rPr>
          <w:i/>
          <w:iCs/>
        </w:rPr>
      </w:pPr>
      <w:r>
        <w:rPr>
          <w:i/>
          <w:iCs/>
        </w:rPr>
        <w:t>Wanqiang (Huawei) comments.</w:t>
      </w:r>
    </w:p>
    <w:p w14:paraId="0427EB96" w14:textId="77777777" w:rsidR="00EE6CDE" w:rsidRDefault="00EE6CDE" w:rsidP="00EE6CDE">
      <w:pPr>
        <w:pStyle w:val="FP"/>
        <w:keepLines/>
        <w:rPr>
          <w:i/>
          <w:iCs/>
        </w:rPr>
      </w:pPr>
      <w:r>
        <w:rPr>
          <w:i/>
          <w:iCs/>
        </w:rPr>
        <w:t>Juan Zhang (Qualcomm) provides comment.</w:t>
      </w:r>
    </w:p>
    <w:p w14:paraId="0A859570" w14:textId="77777777" w:rsidR="00EE6CDE" w:rsidRDefault="00EE6CDE" w:rsidP="00EE6CDE">
      <w:pPr>
        <w:pStyle w:val="FP"/>
        <w:keepLines/>
        <w:rPr>
          <w:i/>
          <w:iCs/>
        </w:rPr>
      </w:pPr>
      <w:r>
        <w:rPr>
          <w:i/>
          <w:iCs/>
        </w:rPr>
        <w:t>Saso (Intel) seeks clarification from Wanqiang on the compromise proposal.</w:t>
      </w:r>
    </w:p>
    <w:p w14:paraId="41C2A927" w14:textId="77777777" w:rsidR="00EE6CDE" w:rsidRDefault="00EE6CDE" w:rsidP="00EE6CDE">
      <w:pPr>
        <w:pStyle w:val="FP"/>
        <w:keepLines/>
        <w:rPr>
          <w:i/>
          <w:iCs/>
        </w:rPr>
      </w:pPr>
      <w:r>
        <w:rPr>
          <w:i/>
          <w:iCs/>
        </w:rPr>
        <w:t>=== Phase 1 revisions Deadline ===</w:t>
      </w:r>
    </w:p>
    <w:p w14:paraId="63E0113C" w14:textId="77777777" w:rsidR="00EE6CDE" w:rsidRDefault="00EE6CDE" w:rsidP="00EE6CDE">
      <w:pPr>
        <w:pStyle w:val="FP"/>
        <w:keepLines/>
        <w:rPr>
          <w:i/>
          <w:iCs/>
        </w:rPr>
      </w:pPr>
      <w:r>
        <w:rPr>
          <w:i/>
          <w:iCs/>
        </w:rPr>
        <w:t>=== CC#2 ===</w:t>
      </w:r>
    </w:p>
    <w:p w14:paraId="2602235C" w14:textId="77777777" w:rsidR="00EE6CDE" w:rsidRDefault="00EE6CDE" w:rsidP="00EE6CDE">
      <w:pPr>
        <w:pStyle w:val="FP"/>
        <w:keepLines/>
        <w:rPr>
          <w:i/>
          <w:iCs/>
        </w:rPr>
      </w:pPr>
      <w:r>
        <w:rPr>
          <w:i/>
          <w:iCs/>
        </w:rPr>
        <w:t>Yang (OPPO ) replies to Juan</w:t>
      </w:r>
    </w:p>
    <w:p w14:paraId="3B133DDD" w14:textId="77777777" w:rsidR="00EE6CDE" w:rsidRDefault="00EE6CDE" w:rsidP="00EE6CDE">
      <w:pPr>
        <w:pStyle w:val="FP"/>
        <w:keepLines/>
        <w:rPr>
          <w:i/>
          <w:iCs/>
        </w:rPr>
      </w:pPr>
      <w:r>
        <w:rPr>
          <w:i/>
          <w:iCs/>
        </w:rPr>
        <w:t>Yang (OPPO) explains to Saso.</w:t>
      </w:r>
    </w:p>
    <w:p w14:paraId="6C391F06" w14:textId="77777777" w:rsidR="00EE6CDE" w:rsidRDefault="00EE6CDE" w:rsidP="00EE6CDE">
      <w:pPr>
        <w:pStyle w:val="FP"/>
        <w:keepLines/>
        <w:rPr>
          <w:i/>
          <w:iCs/>
        </w:rPr>
      </w:pPr>
      <w:r>
        <w:rPr>
          <w:i/>
          <w:iCs/>
        </w:rPr>
        <w:lastRenderedPageBreak/>
        <w:t>Lalith(Samsung) requests clarification from Yang (OPPO)</w:t>
      </w:r>
    </w:p>
    <w:p w14:paraId="66681DEA" w14:textId="77777777" w:rsidR="00EE6CDE" w:rsidRDefault="00EE6CDE" w:rsidP="00EE6CDE">
      <w:pPr>
        <w:pStyle w:val="FP"/>
        <w:keepLines/>
        <w:rPr>
          <w:i/>
          <w:iCs/>
        </w:rPr>
      </w:pPr>
      <w:r>
        <w:rPr>
          <w:i/>
          <w:iCs/>
        </w:rPr>
        <w:t>Yang (OPPO) replies to Lalith</w:t>
      </w:r>
    </w:p>
    <w:p w14:paraId="43509A36" w14:textId="77777777" w:rsidR="00EE6CDE" w:rsidRDefault="00EE6CDE" w:rsidP="00EE6CDE">
      <w:pPr>
        <w:pStyle w:val="FP"/>
        <w:keepLines/>
        <w:rPr>
          <w:i/>
          <w:iCs/>
        </w:rPr>
      </w:pPr>
      <w:r>
        <w:rPr>
          <w:i/>
          <w:iCs/>
        </w:rPr>
        <w:t>Lalith(Samsung) requests further clarification.</w:t>
      </w:r>
    </w:p>
    <w:p w14:paraId="0638DB4B" w14:textId="77777777" w:rsidR="00EE6CDE" w:rsidRDefault="00EE6CDE" w:rsidP="00EE6CDE">
      <w:pPr>
        <w:pStyle w:val="FP"/>
        <w:keepLines/>
        <w:rPr>
          <w:i/>
          <w:iCs/>
        </w:rPr>
      </w:pPr>
      <w:r>
        <w:rPr>
          <w:i/>
          <w:iCs/>
        </w:rPr>
        <w:t>=== Phase 2 revisions deadline ===</w:t>
      </w:r>
    </w:p>
    <w:p w14:paraId="4E417F46" w14:textId="77777777" w:rsidR="00EE6CDE" w:rsidRDefault="00EE6CDE" w:rsidP="00EE6CDE">
      <w:pPr>
        <w:pStyle w:val="FP"/>
        <w:keepLines/>
        <w:rPr>
          <w:i/>
          <w:iCs/>
        </w:rPr>
      </w:pPr>
      <w:r>
        <w:rPr>
          <w:i/>
          <w:iCs/>
        </w:rPr>
        <w:t>=== Phase 2 final deadline ===</w:t>
      </w:r>
    </w:p>
    <w:p w14:paraId="41BC6EA8" w14:textId="77777777" w:rsidR="00EE6CDE" w:rsidRDefault="00EE6CDE" w:rsidP="00EE6CDE">
      <w:pPr>
        <w:pStyle w:val="FP"/>
        <w:keepLines/>
        <w:rPr>
          <w:i/>
          <w:iCs/>
        </w:rPr>
      </w:pPr>
      <w:r>
        <w:rPr>
          <w:i/>
          <w:iCs/>
        </w:rPr>
        <w:t>Saso (Intel) thinks it is a good idea to document this Paging Cause variant; provides r04 in DRAFTS folder.</w:t>
      </w:r>
    </w:p>
    <w:p w14:paraId="74EDEEC8" w14:textId="77777777" w:rsidR="00EE6CDE" w:rsidRDefault="00EE6CDE" w:rsidP="00EE6CDE">
      <w:pPr>
        <w:pStyle w:val="FP"/>
        <w:keepLines/>
        <w:rPr>
          <w:i/>
          <w:iCs/>
        </w:rPr>
      </w:pPr>
      <w:r>
        <w:rPr>
          <w:i/>
          <w:iCs/>
        </w:rPr>
        <w:t>Ouyang(Huawei) supports Intel's view to document this solution.</w:t>
      </w:r>
    </w:p>
    <w:p w14:paraId="66EE60FF" w14:textId="77777777" w:rsidR="00EE6CDE" w:rsidRDefault="00EE6CDE" w:rsidP="00EE6CDE">
      <w:pPr>
        <w:pStyle w:val="FP"/>
        <w:keepLines/>
        <w:rPr>
          <w:i/>
          <w:iCs/>
        </w:rPr>
      </w:pPr>
      <w:r>
        <w:rPr>
          <w:i/>
          <w:iCs/>
        </w:rPr>
        <w:t>Myungjune (LGE) provides r05 in DRAFTS.</w:t>
      </w:r>
    </w:p>
    <w:p w14:paraId="620BF7AB" w14:textId="77777777" w:rsidR="00EE6CDE" w:rsidRDefault="00EE6CDE" w:rsidP="00EE6CDE">
      <w:pPr>
        <w:pStyle w:val="FP"/>
        <w:keepLines/>
        <w:rPr>
          <w:i/>
          <w:iCs/>
        </w:rPr>
      </w:pPr>
      <w:r>
        <w:rPr>
          <w:i/>
          <w:iCs/>
        </w:rPr>
        <w:t>Lalith (Samsung) provides comments for r05.</w:t>
      </w:r>
    </w:p>
    <w:p w14:paraId="00293D95" w14:textId="77777777" w:rsidR="00EE6CDE" w:rsidRDefault="00EE6CDE" w:rsidP="00EE6CDE">
      <w:pPr>
        <w:pStyle w:val="FP"/>
        <w:keepLines/>
        <w:rPr>
          <w:i/>
          <w:iCs/>
        </w:rPr>
      </w:pPr>
      <w:r>
        <w:rPr>
          <w:i/>
          <w:iCs/>
        </w:rPr>
        <w:t>Alessio (Nokia) agrees with Lalith (Samsung)</w:t>
      </w:r>
    </w:p>
    <w:p w14:paraId="492C242B" w14:textId="77777777" w:rsidR="00EE6CDE" w:rsidRDefault="00EE6CDE" w:rsidP="00EE6CDE">
      <w:pPr>
        <w:pStyle w:val="FP"/>
        <w:keepLines/>
        <w:rPr>
          <w:i/>
          <w:iCs/>
        </w:rPr>
      </w:pPr>
      <w:r>
        <w:rPr>
          <w:i/>
          <w:iCs/>
        </w:rPr>
        <w:t>Myungjune (LGE) replies to Lalith (Samsung).</w:t>
      </w:r>
    </w:p>
    <w:p w14:paraId="3D745173" w14:textId="77777777" w:rsidR="00EE6CDE" w:rsidRDefault="00EE6CDE" w:rsidP="00EE6CDE">
      <w:pPr>
        <w:pStyle w:val="FP"/>
        <w:keepLines/>
        <w:rPr>
          <w:i/>
          <w:iCs/>
        </w:rPr>
      </w:pPr>
      <w:r>
        <w:rPr>
          <w:i/>
          <w:iCs/>
        </w:rPr>
        <w:t>Lalith(Samsung) responds to Myungjune (LGE)</w:t>
      </w:r>
    </w:p>
    <w:p w14:paraId="32658A1C" w14:textId="77777777" w:rsidR="00EE6CDE" w:rsidRDefault="00EE6CDE" w:rsidP="00EE6CDE">
      <w:pPr>
        <w:pStyle w:val="FP"/>
        <w:keepLines/>
        <w:rPr>
          <w:i/>
          <w:iCs/>
        </w:rPr>
      </w:pPr>
      <w:r>
        <w:rPr>
          <w:i/>
          <w:iCs/>
        </w:rPr>
        <w:t>Ouyang(Huawei) replies to Lalith(Samsung).</w:t>
      </w:r>
    </w:p>
    <w:p w14:paraId="7C702C22" w14:textId="77777777" w:rsidR="00EE6CDE" w:rsidRDefault="00EE6CDE" w:rsidP="00EE6CDE">
      <w:pPr>
        <w:pStyle w:val="FP"/>
        <w:keepLines/>
        <w:rPr>
          <w:i/>
          <w:iCs/>
        </w:rPr>
      </w:pPr>
      <w:r>
        <w:rPr>
          <w:i/>
          <w:iCs/>
        </w:rPr>
        <w:t>Myungjune (LGE) responds to Lalith (Samsung)</w:t>
      </w:r>
    </w:p>
    <w:p w14:paraId="765A1DFE" w14:textId="77777777" w:rsidR="00EE6CDE" w:rsidRDefault="00EE6CDE" w:rsidP="00EE6CDE">
      <w:pPr>
        <w:pStyle w:val="FP"/>
        <w:keepLines/>
        <w:rPr>
          <w:i/>
          <w:iCs/>
        </w:rPr>
      </w:pPr>
      <w:r>
        <w:rPr>
          <w:i/>
          <w:iCs/>
        </w:rPr>
        <w:t>Saso (</w:t>
      </w:r>
      <w:proofErr w:type="spellStart"/>
      <w:r>
        <w:rPr>
          <w:i/>
          <w:iCs/>
        </w:rPr>
        <w:t>ntel</w:t>
      </w:r>
      <w:proofErr w:type="spellEnd"/>
      <w:r>
        <w:rPr>
          <w:i/>
          <w:iCs/>
        </w:rPr>
        <w:t>) proposes to go with r05 for CC#3</w:t>
      </w:r>
    </w:p>
    <w:p w14:paraId="7A3D8D09" w14:textId="77777777" w:rsidR="00EE6CDE" w:rsidRDefault="00EE6CDE" w:rsidP="00EE6CDE">
      <w:pPr>
        <w:pStyle w:val="FP"/>
        <w:keepLines/>
        <w:rPr>
          <w:i/>
          <w:iCs/>
        </w:rPr>
      </w:pPr>
      <w:r>
        <w:rPr>
          <w:i/>
          <w:iCs/>
        </w:rPr>
        <w:t>Yang Xu (OPPO) propose to agree r04 and leave the necessity of UE-NW negotiation to next meeting.</w:t>
      </w:r>
    </w:p>
    <w:p w14:paraId="26588489" w14:textId="77777777" w:rsidR="00EE6CDE" w:rsidRDefault="00EE6CDE" w:rsidP="00EE6CDE">
      <w:pPr>
        <w:pStyle w:val="FP"/>
        <w:keepLines/>
        <w:rPr>
          <w:i/>
          <w:iCs/>
        </w:rPr>
      </w:pPr>
      <w:proofErr w:type="spellStart"/>
      <w:r>
        <w:rPr>
          <w:i/>
          <w:iCs/>
        </w:rPr>
        <w:t>YAng</w:t>
      </w:r>
      <w:proofErr w:type="spellEnd"/>
      <w:r>
        <w:rPr>
          <w:i/>
          <w:iCs/>
        </w:rPr>
        <w:t xml:space="preserve"> (OPPO) replies to LGE</w:t>
      </w:r>
    </w:p>
    <w:p w14:paraId="2CE155C3" w14:textId="77777777" w:rsidR="00EE6CDE" w:rsidRDefault="00EE6CDE" w:rsidP="00EE6CDE">
      <w:pPr>
        <w:pStyle w:val="FP"/>
        <w:keepLines/>
        <w:rPr>
          <w:i/>
          <w:iCs/>
        </w:rPr>
      </w:pPr>
      <w:r>
        <w:rPr>
          <w:i/>
          <w:iCs/>
        </w:rPr>
        <w:t>Guillaume (MediaTek) fully agrees with Juan (Qualcomm) on both matters.</w:t>
      </w:r>
    </w:p>
    <w:p w14:paraId="5BA3D315" w14:textId="77777777" w:rsidR="00EE6CDE" w:rsidRDefault="00EE6CDE" w:rsidP="00EE6CDE">
      <w:pPr>
        <w:pStyle w:val="FP"/>
        <w:keepLines/>
        <w:rPr>
          <w:i/>
          <w:iCs/>
        </w:rPr>
      </w:pPr>
      <w:r>
        <w:rPr>
          <w:i/>
          <w:iCs/>
        </w:rPr>
        <w:t>=== CC#3 ===</w:t>
      </w:r>
    </w:p>
    <w:p w14:paraId="36E5C424" w14:textId="77777777" w:rsidR="00EE6CDE" w:rsidRDefault="00EE6CDE" w:rsidP="00EE6CDE">
      <w:pPr>
        <w:pStyle w:val="FP"/>
        <w:keepLines/>
        <w:rPr>
          <w:i/>
          <w:iCs/>
        </w:rPr>
      </w:pPr>
      <w:r>
        <w:rPr>
          <w:i/>
          <w:iCs/>
        </w:rPr>
        <w:t>Yang (OPPO) replies to Juan (QC)</w:t>
      </w:r>
    </w:p>
    <w:p w14:paraId="27A2680E" w14:textId="77777777" w:rsidR="00EE6CDE" w:rsidRDefault="00EE6CDE" w:rsidP="00EE6CDE">
      <w:pPr>
        <w:pStyle w:val="FP"/>
        <w:keepLines/>
        <w:rPr>
          <w:i/>
          <w:iCs/>
        </w:rPr>
      </w:pPr>
      <w:r>
        <w:rPr>
          <w:i/>
          <w:iCs/>
        </w:rPr>
        <w:t>Juan Zhang (Qualcomm) provides further comments</w:t>
      </w:r>
    </w:p>
    <w:p w14:paraId="1C7EA5CC" w14:textId="77777777" w:rsidR="00EE6CDE" w:rsidRDefault="00EE6CDE" w:rsidP="00EE6CDE">
      <w:pPr>
        <w:pStyle w:val="FP"/>
        <w:keepLines/>
        <w:rPr>
          <w:i/>
          <w:iCs/>
        </w:rPr>
      </w:pPr>
      <w:r>
        <w:rPr>
          <w:i/>
          <w:iCs/>
        </w:rPr>
        <w:t>Juan Zhang (Qualcomm) reply comments</w:t>
      </w:r>
    </w:p>
    <w:p w14:paraId="41AB4C3D" w14:textId="77777777" w:rsidR="00EE6CDE" w:rsidRDefault="00EE6CDE" w:rsidP="00EE6CDE">
      <w:pPr>
        <w:pStyle w:val="FP"/>
        <w:keepLines/>
        <w:rPr>
          <w:i/>
          <w:iCs/>
        </w:rPr>
      </w:pPr>
      <w:r>
        <w:rPr>
          <w:i/>
          <w:iCs/>
        </w:rPr>
        <w:t>Ouyang(Huawei) comments .</w:t>
      </w:r>
    </w:p>
    <w:p w14:paraId="6398A4C9" w14:textId="77777777" w:rsidR="00EE6CDE" w:rsidRDefault="00EE6CDE" w:rsidP="00EE6CDE">
      <w:pPr>
        <w:pStyle w:val="FP"/>
        <w:keepLines/>
        <w:rPr>
          <w:i/>
          <w:iCs/>
        </w:rPr>
      </w:pPr>
      <w:r>
        <w:rPr>
          <w:i/>
          <w:iCs/>
        </w:rPr>
        <w:t>Yang (OPPO) revised to r06 based on Juan's comments</w:t>
      </w:r>
    </w:p>
    <w:p w14:paraId="71F6B10C" w14:textId="77777777" w:rsidR="00EE6CDE" w:rsidRDefault="00EE6CDE" w:rsidP="00EE6CDE">
      <w:pPr>
        <w:pStyle w:val="FP"/>
        <w:keepLines/>
        <w:rPr>
          <w:i/>
          <w:iCs/>
        </w:rPr>
      </w:pPr>
      <w:r>
        <w:rPr>
          <w:i/>
          <w:iCs/>
        </w:rPr>
        <w:t>Juan Zhang (Qualcomm) provides r07.</w:t>
      </w:r>
    </w:p>
    <w:p w14:paraId="1FF30722" w14:textId="77777777" w:rsidR="00EE6CDE" w:rsidRDefault="00EE6CDE" w:rsidP="00EE6CDE">
      <w:pPr>
        <w:pStyle w:val="FP"/>
        <w:keepLines/>
        <w:rPr>
          <w:i/>
          <w:iCs/>
        </w:rPr>
      </w:pPr>
      <w:r>
        <w:rPr>
          <w:i/>
          <w:iCs/>
        </w:rPr>
        <w:t>Yang (OPPO) is ok to Juan's proposal and provide r08 with an editorial change.</w:t>
      </w:r>
    </w:p>
    <w:p w14:paraId="49655AE0" w14:textId="77777777" w:rsidR="00EE6CDE" w:rsidRDefault="00EE6CDE" w:rsidP="00EE6CDE">
      <w:pPr>
        <w:pStyle w:val="FP"/>
        <w:keepLines/>
        <w:rPr>
          <w:i/>
          <w:iCs/>
        </w:rPr>
      </w:pPr>
      <w:r>
        <w:rPr>
          <w:i/>
          <w:iCs/>
        </w:rPr>
        <w:t>Yang (OPPO) provides r09 since r08 cannot be open</w:t>
      </w:r>
    </w:p>
    <w:p w14:paraId="505C0DB4" w14:textId="77777777" w:rsidR="00EE6CDE" w:rsidRDefault="00EE6CDE" w:rsidP="00EE6CDE">
      <w:pPr>
        <w:pStyle w:val="FP"/>
        <w:keepLines/>
        <w:rPr>
          <w:i/>
          <w:iCs/>
        </w:rPr>
      </w:pPr>
      <w:r>
        <w:rPr>
          <w:i/>
          <w:iCs/>
        </w:rPr>
        <w:t>Guillaume (MediaTek) asks for clarification</w:t>
      </w:r>
    </w:p>
    <w:p w14:paraId="7686936B" w14:textId="77777777" w:rsidR="00EE6CDE" w:rsidRDefault="00EE6CDE" w:rsidP="00EE6CDE">
      <w:pPr>
        <w:pStyle w:val="FP"/>
        <w:keepLines/>
        <w:rPr>
          <w:i/>
          <w:iCs/>
        </w:rPr>
      </w:pPr>
      <w:r>
        <w:rPr>
          <w:i/>
          <w:iCs/>
        </w:rPr>
        <w:t>Ouyang(Huawei) replies to Guillaume (MediaTek) .</w:t>
      </w:r>
    </w:p>
    <w:p w14:paraId="23D278B1" w14:textId="77777777" w:rsidR="00EE6CDE" w:rsidRDefault="00EE6CDE" w:rsidP="00EE6CDE">
      <w:pPr>
        <w:pStyle w:val="FP"/>
        <w:keepLines/>
        <w:rPr>
          <w:i/>
          <w:iCs/>
        </w:rPr>
      </w:pPr>
    </w:p>
    <w:p w14:paraId="5C6CEBDA" w14:textId="77777777" w:rsidR="00EE6CDE" w:rsidRPr="00A3071B" w:rsidRDefault="00EE6CDE" w:rsidP="00EE6CDE">
      <w:pPr>
        <w:keepNext/>
        <w:keepLines/>
      </w:pPr>
      <w:r>
        <w:rPr>
          <w:b/>
        </w:rPr>
        <w:t>Discussion and conclusion:</w:t>
      </w:r>
    </w:p>
    <w:p w14:paraId="59A0E3F5" w14:textId="56B94C6E" w:rsidR="00EE6CDE" w:rsidRDefault="00EE6CDE" w:rsidP="00EE6CDE">
      <w:r>
        <w:t xml:space="preserve">S2-2006998r05 was provided after the deadline. Nokia disagreed with adding the changes in r05. Intel suggested agreeing S2-2006998r09. S2-2006998r09was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2007951</w:t>
      </w:r>
      <w:r>
        <w:t xml:space="preserve">, which was </w:t>
      </w:r>
      <w:r>
        <w:rPr>
          <w:color w:val="FF0000"/>
        </w:rPr>
        <w:t>approved</w:t>
      </w:r>
      <w:r>
        <w:t>.</w:t>
      </w:r>
    </w:p>
    <w:p w14:paraId="670AAF66" w14:textId="12943090" w:rsidR="00EE6CDE" w:rsidRDefault="00EE6CDE" w:rsidP="00EE6CDE">
      <w:pPr>
        <w:pBdr>
          <w:top w:val="single" w:sz="4" w:space="1" w:color="auto"/>
        </w:pBdr>
      </w:pPr>
      <w:r>
        <w:rPr>
          <w:color w:val="0000FF"/>
        </w:rPr>
        <w:t>TD S2</w:t>
      </w:r>
      <w:r>
        <w:rPr>
          <w:color w:val="0000FF"/>
        </w:rPr>
        <w:noBreakHyphen/>
        <w:t>2007778</w:t>
      </w:r>
      <w:r w:rsidR="004B3AA1">
        <w:t xml:space="preserve"> </w:t>
      </w:r>
      <w:r>
        <w:t>(P-CR)</w:t>
      </w:r>
      <w:r w:rsidR="004B3AA1">
        <w:t xml:space="preserve"> </w:t>
      </w:r>
      <w:r>
        <w:t>KI #1, Proposed way forward.</w:t>
      </w:r>
      <w:r w:rsidR="004B3AA1">
        <w:t xml:space="preserve"> </w:t>
      </w:r>
      <w:r>
        <w:t>(Source: Intel, Charter, Comcast, Sony)</w:t>
      </w:r>
      <w:r w:rsidR="004B3AA1">
        <w:t xml:space="preserve"> </w:t>
      </w:r>
      <w:r>
        <w:t>Alessio(</w:t>
      </w:r>
      <w:proofErr w:type="spellStart"/>
      <w:r>
        <w:t>nokia</w:t>
      </w:r>
      <w:proofErr w:type="spellEnd"/>
      <w:r>
        <w:t>) provides R01 with what we can agree from 7778 and also taking on board the good suggestion by Genadi</w:t>
      </w:r>
    </w:p>
    <w:p w14:paraId="1FF7D032" w14:textId="77777777" w:rsidR="00EE6CDE" w:rsidRPr="00EE6CDE" w:rsidRDefault="00EE6CDE" w:rsidP="00EE6CDE">
      <w:pPr>
        <w:pStyle w:val="FP"/>
        <w:keepLines/>
        <w:rPr>
          <w:b/>
          <w:bCs/>
          <w:i/>
          <w:iCs/>
        </w:rPr>
      </w:pPr>
      <w:r w:rsidRPr="00EE6CDE">
        <w:rPr>
          <w:b/>
          <w:bCs/>
          <w:i/>
          <w:iCs/>
        </w:rPr>
        <w:t>e-mail comments:</w:t>
      </w:r>
    </w:p>
    <w:p w14:paraId="00FAD679" w14:textId="77777777" w:rsidR="00EE6CDE" w:rsidRDefault="00EE6CDE" w:rsidP="00EE6CDE">
      <w:pPr>
        <w:pStyle w:val="FP"/>
        <w:keepLines/>
        <w:rPr>
          <w:i/>
          <w:iCs/>
        </w:rPr>
      </w:pPr>
      <w:r>
        <w:rPr>
          <w:i/>
          <w:iCs/>
        </w:rPr>
        <w:t>Saso (Intel) comments.</w:t>
      </w:r>
    </w:p>
    <w:p w14:paraId="32029E4C" w14:textId="77777777" w:rsidR="00EE6CDE" w:rsidRDefault="00EE6CDE" w:rsidP="00EE6CDE">
      <w:pPr>
        <w:pStyle w:val="FP"/>
        <w:keepLines/>
        <w:rPr>
          <w:i/>
          <w:iCs/>
        </w:rPr>
      </w:pPr>
      <w:r>
        <w:rPr>
          <w:i/>
          <w:iCs/>
        </w:rPr>
        <w:t xml:space="preserve">Alessio(Nokia) comments on </w:t>
      </w:r>
      <w:proofErr w:type="spellStart"/>
      <w:r>
        <w:rPr>
          <w:i/>
          <w:iCs/>
        </w:rPr>
        <w:t>sAso</w:t>
      </w:r>
      <w:proofErr w:type="spellEnd"/>
      <w:r>
        <w:rPr>
          <w:i/>
          <w:iCs/>
        </w:rPr>
        <w:t>. comments</w:t>
      </w:r>
    </w:p>
    <w:p w14:paraId="297FA83F" w14:textId="77777777" w:rsidR="00EE6CDE" w:rsidRDefault="00EE6CDE" w:rsidP="00EE6CDE">
      <w:pPr>
        <w:pStyle w:val="FP"/>
        <w:keepLines/>
        <w:rPr>
          <w:i/>
          <w:iCs/>
        </w:rPr>
      </w:pPr>
      <w:r>
        <w:rPr>
          <w:i/>
          <w:iCs/>
        </w:rPr>
        <w:t>Saso (Intel) replies to Alessio.</w:t>
      </w:r>
    </w:p>
    <w:p w14:paraId="216647AD" w14:textId="77777777" w:rsidR="00EE6CDE" w:rsidRDefault="00EE6CDE" w:rsidP="00EE6CDE">
      <w:pPr>
        <w:pStyle w:val="FP"/>
        <w:keepLines/>
        <w:rPr>
          <w:i/>
          <w:iCs/>
        </w:rPr>
      </w:pPr>
      <w:r>
        <w:rPr>
          <w:i/>
          <w:iCs/>
        </w:rPr>
        <w:t>Lalith (Samsung) expresses his concerns.</w:t>
      </w:r>
    </w:p>
    <w:p w14:paraId="6BD87E51" w14:textId="77777777" w:rsidR="00EE6CDE" w:rsidRDefault="00EE6CDE" w:rsidP="00EE6CDE">
      <w:pPr>
        <w:pStyle w:val="FP"/>
        <w:keepLines/>
        <w:rPr>
          <w:i/>
          <w:iCs/>
        </w:rPr>
      </w:pPr>
      <w:r>
        <w:rPr>
          <w:i/>
          <w:iCs/>
        </w:rPr>
        <w:t>Genadi (Lenovo) proposes a new NOTE and provides r02.</w:t>
      </w:r>
    </w:p>
    <w:p w14:paraId="6B72D00A" w14:textId="77777777" w:rsidR="00EE6CDE" w:rsidRDefault="00EE6CDE" w:rsidP="00EE6CDE">
      <w:pPr>
        <w:pStyle w:val="FP"/>
        <w:keepLines/>
        <w:rPr>
          <w:i/>
          <w:iCs/>
        </w:rPr>
      </w:pPr>
      <w:r>
        <w:rPr>
          <w:i/>
          <w:iCs/>
        </w:rPr>
        <w:t>Saso (Intel) replies to Lalith (Samsung).</w:t>
      </w:r>
    </w:p>
    <w:p w14:paraId="2EA3F35D" w14:textId="77777777" w:rsidR="00EE6CDE" w:rsidRDefault="00EE6CDE" w:rsidP="00EE6CDE">
      <w:pPr>
        <w:pStyle w:val="FP"/>
        <w:keepLines/>
        <w:rPr>
          <w:i/>
          <w:iCs/>
        </w:rPr>
      </w:pPr>
      <w:r>
        <w:rPr>
          <w:i/>
          <w:iCs/>
        </w:rPr>
        <w:t>Juan Zhang (Qualcomm) provides comments for r02.</w:t>
      </w:r>
    </w:p>
    <w:p w14:paraId="62BC07A2" w14:textId="77777777" w:rsidR="00EE6CDE" w:rsidRDefault="00EE6CDE" w:rsidP="00EE6CDE">
      <w:pPr>
        <w:pStyle w:val="FP"/>
        <w:keepLines/>
        <w:rPr>
          <w:i/>
          <w:iCs/>
        </w:rPr>
      </w:pPr>
      <w:r>
        <w:rPr>
          <w:i/>
          <w:iCs/>
        </w:rPr>
        <w:t>Lars (Sony) comments</w:t>
      </w:r>
    </w:p>
    <w:p w14:paraId="627DAB50" w14:textId="77777777" w:rsidR="00EE6CDE" w:rsidRDefault="00EE6CDE" w:rsidP="00EE6CDE">
      <w:pPr>
        <w:pStyle w:val="FP"/>
        <w:keepLines/>
        <w:rPr>
          <w:i/>
          <w:iCs/>
        </w:rPr>
      </w:pPr>
      <w:proofErr w:type="spellStart"/>
      <w:r>
        <w:rPr>
          <w:i/>
          <w:iCs/>
        </w:rPr>
        <w:t>Xiaowan</w:t>
      </w:r>
      <w:proofErr w:type="spellEnd"/>
      <w:r>
        <w:rPr>
          <w:i/>
          <w:iCs/>
        </w:rPr>
        <w:t xml:space="preserve"> (vivo) comments</w:t>
      </w:r>
    </w:p>
    <w:p w14:paraId="0A22179F" w14:textId="77777777" w:rsidR="00EE6CDE" w:rsidRDefault="00EE6CDE" w:rsidP="00EE6CDE">
      <w:pPr>
        <w:pStyle w:val="FP"/>
        <w:keepLines/>
        <w:rPr>
          <w:i/>
          <w:iCs/>
        </w:rPr>
      </w:pPr>
      <w:r>
        <w:rPr>
          <w:i/>
          <w:iCs/>
        </w:rPr>
        <w:t xml:space="preserve">Juan Zhang (Qualcomm) support </w:t>
      </w:r>
      <w:proofErr w:type="spellStart"/>
      <w:r>
        <w:rPr>
          <w:i/>
          <w:iCs/>
        </w:rPr>
        <w:t>Xiaowan</w:t>
      </w:r>
      <w:proofErr w:type="spellEnd"/>
      <w:r>
        <w:rPr>
          <w:i/>
          <w:iCs/>
        </w:rPr>
        <w:t xml:space="preserve"> (vivo)</w:t>
      </w:r>
    </w:p>
    <w:p w14:paraId="58F0F664" w14:textId="77777777" w:rsidR="00EE6CDE" w:rsidRDefault="00EE6CDE" w:rsidP="00EE6CDE">
      <w:pPr>
        <w:pStyle w:val="FP"/>
        <w:keepLines/>
        <w:rPr>
          <w:i/>
          <w:iCs/>
        </w:rPr>
      </w:pPr>
      <w:r>
        <w:rPr>
          <w:i/>
          <w:iCs/>
        </w:rPr>
        <w:t>=== Phase 1 revisions Deadline ===</w:t>
      </w:r>
    </w:p>
    <w:p w14:paraId="2F294D0B" w14:textId="77777777" w:rsidR="00EE6CDE" w:rsidRDefault="00EE6CDE" w:rsidP="00EE6CDE">
      <w:pPr>
        <w:pStyle w:val="FP"/>
        <w:keepLines/>
        <w:rPr>
          <w:i/>
          <w:iCs/>
        </w:rPr>
      </w:pPr>
      <w:r>
        <w:rPr>
          <w:i/>
          <w:iCs/>
        </w:rPr>
        <w:t>Saso (Intel) proposes r03.</w:t>
      </w:r>
    </w:p>
    <w:p w14:paraId="5E7D7C5B" w14:textId="77777777" w:rsidR="00EE6CDE" w:rsidRDefault="00EE6CDE" w:rsidP="00EE6CDE">
      <w:pPr>
        <w:pStyle w:val="FP"/>
        <w:keepLines/>
        <w:rPr>
          <w:i/>
          <w:iCs/>
        </w:rPr>
      </w:pPr>
      <w:r>
        <w:rPr>
          <w:i/>
          <w:iCs/>
        </w:rPr>
        <w:t>Qian (Ericsson) ask questions.</w:t>
      </w:r>
    </w:p>
    <w:p w14:paraId="0F189557" w14:textId="77777777" w:rsidR="00EE6CDE" w:rsidRDefault="00EE6CDE" w:rsidP="00EE6CDE">
      <w:pPr>
        <w:pStyle w:val="FP"/>
        <w:keepLines/>
        <w:rPr>
          <w:i/>
          <w:iCs/>
        </w:rPr>
      </w:pPr>
      <w:r>
        <w:rPr>
          <w:i/>
          <w:iCs/>
        </w:rPr>
        <w:t>Saso (Intel) replies to Qian (Ericsson).</w:t>
      </w:r>
    </w:p>
    <w:p w14:paraId="3D25DBC2" w14:textId="77777777" w:rsidR="00EE6CDE" w:rsidRDefault="00EE6CDE" w:rsidP="00EE6CDE">
      <w:pPr>
        <w:pStyle w:val="FP"/>
        <w:keepLines/>
        <w:rPr>
          <w:i/>
          <w:iCs/>
        </w:rPr>
      </w:pPr>
      <w:r>
        <w:rPr>
          <w:i/>
          <w:iCs/>
        </w:rPr>
        <w:t>Qian (Ericsson) responds.</w:t>
      </w:r>
    </w:p>
    <w:p w14:paraId="706C814F" w14:textId="77777777" w:rsidR="00EE6CDE" w:rsidRDefault="00EE6CDE" w:rsidP="00EE6CDE">
      <w:pPr>
        <w:pStyle w:val="FP"/>
        <w:keepLines/>
        <w:rPr>
          <w:i/>
          <w:iCs/>
        </w:rPr>
      </w:pPr>
      <w:r>
        <w:rPr>
          <w:i/>
          <w:iCs/>
        </w:rPr>
        <w:t>Lars (Sony) responds.</w:t>
      </w:r>
    </w:p>
    <w:p w14:paraId="0DA999C1" w14:textId="77777777" w:rsidR="00EE6CDE" w:rsidRDefault="00EE6CDE" w:rsidP="00EE6CDE">
      <w:pPr>
        <w:pStyle w:val="FP"/>
        <w:keepLines/>
        <w:rPr>
          <w:i/>
          <w:iCs/>
        </w:rPr>
      </w:pPr>
      <w:r>
        <w:rPr>
          <w:i/>
          <w:iCs/>
        </w:rPr>
        <w:t>Juan Zhang (Qualcomm) provides comments.</w:t>
      </w:r>
    </w:p>
    <w:p w14:paraId="3E7C43E0" w14:textId="77777777" w:rsidR="00EE6CDE" w:rsidRDefault="00EE6CDE" w:rsidP="00EE6CDE">
      <w:pPr>
        <w:pStyle w:val="FP"/>
        <w:keepLines/>
        <w:rPr>
          <w:i/>
          <w:iCs/>
        </w:rPr>
      </w:pPr>
      <w:r>
        <w:rPr>
          <w:i/>
          <w:iCs/>
        </w:rPr>
        <w:t>Saso (Intel) adds one more comment.</w:t>
      </w:r>
    </w:p>
    <w:p w14:paraId="4044BC25" w14:textId="77777777" w:rsidR="00EE6CDE" w:rsidRDefault="00EE6CDE" w:rsidP="00EE6CDE">
      <w:pPr>
        <w:pStyle w:val="FP"/>
        <w:keepLines/>
        <w:rPr>
          <w:i/>
          <w:iCs/>
        </w:rPr>
      </w:pPr>
      <w:r>
        <w:rPr>
          <w:i/>
          <w:iCs/>
        </w:rPr>
        <w:t>Saso (Intel) replies to Juan.</w:t>
      </w:r>
    </w:p>
    <w:p w14:paraId="27F2B421" w14:textId="77777777" w:rsidR="00EE6CDE" w:rsidRDefault="00EE6CDE" w:rsidP="00EE6CDE">
      <w:pPr>
        <w:pStyle w:val="FP"/>
        <w:keepLines/>
        <w:rPr>
          <w:i/>
          <w:iCs/>
        </w:rPr>
      </w:pPr>
      <w:r>
        <w:rPr>
          <w:i/>
          <w:iCs/>
        </w:rPr>
        <w:t>=== CC#2 ===</w:t>
      </w:r>
    </w:p>
    <w:p w14:paraId="24F523EA" w14:textId="77777777" w:rsidR="00EE6CDE" w:rsidRDefault="00EE6CDE" w:rsidP="00EE6CDE">
      <w:pPr>
        <w:pStyle w:val="FP"/>
        <w:keepLines/>
        <w:rPr>
          <w:i/>
          <w:iCs/>
        </w:rPr>
      </w:pPr>
      <w:r>
        <w:rPr>
          <w:i/>
          <w:iCs/>
        </w:rPr>
        <w:t>Genadi (Lenovo) replies comments to Ericsson, Sonny and Qualcomm on handling of solution 2.</w:t>
      </w:r>
    </w:p>
    <w:p w14:paraId="6B6F9E3F" w14:textId="77777777" w:rsidR="00EE6CDE" w:rsidRDefault="00EE6CDE" w:rsidP="00EE6CDE">
      <w:pPr>
        <w:pStyle w:val="FP"/>
        <w:keepLines/>
        <w:rPr>
          <w:i/>
          <w:iCs/>
        </w:rPr>
      </w:pPr>
      <w:r>
        <w:rPr>
          <w:i/>
          <w:iCs/>
        </w:rPr>
        <w:t>Alessio(</w:t>
      </w:r>
      <w:proofErr w:type="spellStart"/>
      <w:r>
        <w:rPr>
          <w:i/>
          <w:iCs/>
        </w:rPr>
        <w:t>nokia</w:t>
      </w:r>
      <w:proofErr w:type="spellEnd"/>
      <w:r>
        <w:rPr>
          <w:i/>
          <w:iCs/>
        </w:rPr>
        <w:t>) agrees with Lars (Sony) comment</w:t>
      </w:r>
    </w:p>
    <w:p w14:paraId="3416D9B6" w14:textId="77777777" w:rsidR="00EE6CDE" w:rsidRDefault="00EE6CDE" w:rsidP="00EE6CDE">
      <w:pPr>
        <w:pStyle w:val="FP"/>
        <w:keepLines/>
        <w:rPr>
          <w:i/>
          <w:iCs/>
        </w:rPr>
      </w:pPr>
      <w:r>
        <w:rPr>
          <w:i/>
          <w:iCs/>
        </w:rPr>
        <w:t>Yang (OPPO) asks questions for r03</w:t>
      </w:r>
    </w:p>
    <w:p w14:paraId="6BAAFAA6" w14:textId="77777777" w:rsidR="00EE6CDE" w:rsidRDefault="00EE6CDE" w:rsidP="00EE6CDE">
      <w:pPr>
        <w:pStyle w:val="FP"/>
        <w:keepLines/>
        <w:rPr>
          <w:i/>
          <w:iCs/>
        </w:rPr>
      </w:pPr>
      <w:r>
        <w:rPr>
          <w:i/>
          <w:iCs/>
        </w:rPr>
        <w:t>Saso (Intel) replies to Yang.</w:t>
      </w:r>
    </w:p>
    <w:p w14:paraId="195EA2DA" w14:textId="77777777" w:rsidR="00EE6CDE" w:rsidRDefault="00EE6CDE" w:rsidP="00EE6CDE">
      <w:pPr>
        <w:pStyle w:val="FP"/>
        <w:keepLines/>
        <w:rPr>
          <w:i/>
          <w:iCs/>
        </w:rPr>
      </w:pPr>
      <w:r>
        <w:rPr>
          <w:i/>
          <w:iCs/>
        </w:rPr>
        <w:t>Qian (Ericsson) responds to previous questions and provide r04</w:t>
      </w:r>
    </w:p>
    <w:p w14:paraId="5E9A3213" w14:textId="77777777" w:rsidR="00EE6CDE" w:rsidRDefault="00EE6CDE" w:rsidP="00EE6CDE">
      <w:pPr>
        <w:pStyle w:val="FP"/>
        <w:keepLines/>
        <w:rPr>
          <w:i/>
          <w:iCs/>
        </w:rPr>
      </w:pPr>
      <w:r>
        <w:rPr>
          <w:i/>
          <w:iCs/>
        </w:rPr>
        <w:t>Guillaume (MediaTek) provides r05</w:t>
      </w:r>
    </w:p>
    <w:p w14:paraId="5C7FFB89" w14:textId="77777777" w:rsidR="00EE6CDE" w:rsidRDefault="00EE6CDE" w:rsidP="00EE6CDE">
      <w:pPr>
        <w:pStyle w:val="FP"/>
        <w:keepLines/>
        <w:rPr>
          <w:i/>
          <w:iCs/>
        </w:rPr>
      </w:pPr>
      <w:r>
        <w:rPr>
          <w:i/>
          <w:iCs/>
        </w:rPr>
        <w:t>Saso (Intel) replies to Guillaume (MediaTek)</w:t>
      </w:r>
    </w:p>
    <w:p w14:paraId="34E1A18B" w14:textId="77777777" w:rsidR="00EE6CDE" w:rsidRDefault="00EE6CDE" w:rsidP="00EE6CDE">
      <w:pPr>
        <w:pStyle w:val="FP"/>
        <w:keepLines/>
        <w:rPr>
          <w:i/>
          <w:iCs/>
        </w:rPr>
      </w:pPr>
      <w:r>
        <w:rPr>
          <w:i/>
          <w:iCs/>
        </w:rPr>
        <w:t>Saso (Intel) is OK with r04 changes provided by Qian (Ericsson)</w:t>
      </w:r>
    </w:p>
    <w:p w14:paraId="4EFF251E" w14:textId="77777777" w:rsidR="00EE6CDE" w:rsidRDefault="00EE6CDE" w:rsidP="00EE6CDE">
      <w:pPr>
        <w:pStyle w:val="FP"/>
        <w:keepLines/>
        <w:rPr>
          <w:i/>
          <w:iCs/>
        </w:rPr>
      </w:pPr>
      <w:r>
        <w:rPr>
          <w:i/>
          <w:iCs/>
        </w:rPr>
        <w:t>Myungjune (LGE) provides r06.</w:t>
      </w:r>
    </w:p>
    <w:p w14:paraId="2D3FBEA6" w14:textId="77777777" w:rsidR="00EE6CDE" w:rsidRDefault="00EE6CDE" w:rsidP="00EE6CDE">
      <w:pPr>
        <w:pStyle w:val="FP"/>
        <w:keepLines/>
        <w:rPr>
          <w:i/>
          <w:iCs/>
        </w:rPr>
      </w:pPr>
      <w:r>
        <w:rPr>
          <w:i/>
          <w:iCs/>
        </w:rPr>
        <w:t>Yang (OPPO) comments</w:t>
      </w:r>
    </w:p>
    <w:p w14:paraId="0181BC7A" w14:textId="77777777" w:rsidR="00EE6CDE" w:rsidRDefault="00EE6CDE" w:rsidP="00EE6CDE">
      <w:pPr>
        <w:pStyle w:val="FP"/>
        <w:keepLines/>
        <w:rPr>
          <w:i/>
          <w:iCs/>
        </w:rPr>
      </w:pPr>
      <w:r>
        <w:rPr>
          <w:i/>
          <w:iCs/>
        </w:rPr>
        <w:lastRenderedPageBreak/>
        <w:t>Alessio(Nokia) provides R07</w:t>
      </w:r>
    </w:p>
    <w:p w14:paraId="69284373" w14:textId="77777777" w:rsidR="00EE6CDE" w:rsidRDefault="00EE6CDE" w:rsidP="00EE6CDE">
      <w:pPr>
        <w:pStyle w:val="FP"/>
        <w:keepLines/>
        <w:rPr>
          <w:i/>
          <w:iCs/>
        </w:rPr>
      </w:pPr>
      <w:r>
        <w:rPr>
          <w:i/>
          <w:iCs/>
        </w:rPr>
        <w:t>Guillaume (MediaTek): r07 is not acceptable.</w:t>
      </w:r>
    </w:p>
    <w:p w14:paraId="48B07648" w14:textId="77777777" w:rsidR="00EE6CDE" w:rsidRDefault="00EE6CDE" w:rsidP="00EE6CDE">
      <w:pPr>
        <w:pStyle w:val="FP"/>
        <w:keepLines/>
        <w:rPr>
          <w:i/>
          <w:iCs/>
        </w:rPr>
      </w:pPr>
      <w:r>
        <w:rPr>
          <w:i/>
          <w:iCs/>
        </w:rPr>
        <w:t>Alessio(</w:t>
      </w:r>
      <w:proofErr w:type="spellStart"/>
      <w:r>
        <w:rPr>
          <w:i/>
          <w:iCs/>
        </w:rPr>
        <w:t>nokia</w:t>
      </w:r>
      <w:proofErr w:type="spellEnd"/>
      <w:r>
        <w:rPr>
          <w:i/>
          <w:iCs/>
        </w:rPr>
        <w:t>) only r07 is acceptable as it represent the status of discussion (since now interim conclusions 9include things not subject of firm agreement or even not stable in SA2)</w:t>
      </w:r>
    </w:p>
    <w:p w14:paraId="34B695DA" w14:textId="77777777" w:rsidR="00EE6CDE" w:rsidRDefault="00EE6CDE" w:rsidP="00EE6CDE">
      <w:pPr>
        <w:pStyle w:val="FP"/>
        <w:keepLines/>
        <w:rPr>
          <w:i/>
          <w:iCs/>
        </w:rPr>
      </w:pPr>
      <w:r>
        <w:rPr>
          <w:i/>
          <w:iCs/>
        </w:rPr>
        <w:t>Ouyang(Huawei) comments .</w:t>
      </w:r>
    </w:p>
    <w:p w14:paraId="5B9FA309" w14:textId="77777777" w:rsidR="00EE6CDE" w:rsidRDefault="00EE6CDE" w:rsidP="00EE6CDE">
      <w:pPr>
        <w:pStyle w:val="FP"/>
        <w:keepLines/>
        <w:rPr>
          <w:i/>
          <w:iCs/>
        </w:rPr>
      </w:pPr>
      <w:r>
        <w:rPr>
          <w:i/>
          <w:iCs/>
        </w:rPr>
        <w:t>Saso (Intel) comments .</w:t>
      </w:r>
    </w:p>
    <w:p w14:paraId="163E7E1E" w14:textId="77777777" w:rsidR="00EE6CDE" w:rsidRDefault="00EE6CDE" w:rsidP="00EE6CDE">
      <w:pPr>
        <w:pStyle w:val="FP"/>
        <w:keepLines/>
        <w:rPr>
          <w:i/>
          <w:iCs/>
        </w:rPr>
      </w:pPr>
      <w:r>
        <w:rPr>
          <w:i/>
          <w:iCs/>
        </w:rPr>
        <w:t>Saso (Intel) provides r09.</w:t>
      </w:r>
    </w:p>
    <w:p w14:paraId="76790350" w14:textId="77777777" w:rsidR="00EE6CDE" w:rsidRDefault="00EE6CDE" w:rsidP="00EE6CDE">
      <w:pPr>
        <w:pStyle w:val="FP"/>
        <w:keepLines/>
        <w:rPr>
          <w:i/>
          <w:iCs/>
        </w:rPr>
      </w:pPr>
      <w:r>
        <w:rPr>
          <w:i/>
          <w:iCs/>
        </w:rPr>
        <w:t>=== Phase 2 revisions deadline ===</w:t>
      </w:r>
    </w:p>
    <w:p w14:paraId="1B80F9AB" w14:textId="77777777" w:rsidR="00EE6CDE" w:rsidRDefault="00EE6CDE" w:rsidP="00EE6CDE">
      <w:pPr>
        <w:pStyle w:val="FP"/>
        <w:keepLines/>
        <w:rPr>
          <w:i/>
          <w:iCs/>
        </w:rPr>
      </w:pPr>
      <w:r>
        <w:rPr>
          <w:i/>
          <w:iCs/>
        </w:rPr>
        <w:t>Saso (Intel) provides r15.</w:t>
      </w:r>
    </w:p>
    <w:p w14:paraId="3DF6D449" w14:textId="77777777" w:rsidR="00EE6CDE" w:rsidRDefault="00EE6CDE" w:rsidP="00EE6CDE">
      <w:pPr>
        <w:pStyle w:val="FP"/>
        <w:keepLines/>
        <w:rPr>
          <w:i/>
          <w:iCs/>
        </w:rPr>
      </w:pPr>
      <w:r>
        <w:rPr>
          <w:i/>
          <w:iCs/>
        </w:rPr>
        <w:t>Juan Zhang (Qualcomm) provides a compromise proposal.</w:t>
      </w:r>
    </w:p>
    <w:p w14:paraId="413AD314" w14:textId="77777777" w:rsidR="00EE6CDE" w:rsidRDefault="00EE6CDE" w:rsidP="00EE6CDE">
      <w:pPr>
        <w:pStyle w:val="FP"/>
        <w:keepLines/>
        <w:rPr>
          <w:i/>
          <w:iCs/>
        </w:rPr>
      </w:pPr>
      <w:r>
        <w:rPr>
          <w:i/>
          <w:iCs/>
        </w:rPr>
        <w:t>=== Phase 2 final deadline ===</w:t>
      </w:r>
    </w:p>
    <w:p w14:paraId="08C088F3" w14:textId="77777777" w:rsidR="00EE6CDE" w:rsidRDefault="00EE6CDE" w:rsidP="00EE6CDE">
      <w:pPr>
        <w:pStyle w:val="FP"/>
        <w:keepLines/>
        <w:rPr>
          <w:i/>
          <w:iCs/>
        </w:rPr>
      </w:pPr>
      <w:r>
        <w:rPr>
          <w:i/>
          <w:iCs/>
        </w:rPr>
        <w:t>Saso (Intel) provides r17.</w:t>
      </w:r>
    </w:p>
    <w:p w14:paraId="5D528E38" w14:textId="77777777" w:rsidR="00EE6CDE" w:rsidRDefault="00EE6CDE" w:rsidP="00EE6CDE">
      <w:pPr>
        <w:pStyle w:val="FP"/>
        <w:keepLines/>
        <w:rPr>
          <w:i/>
          <w:iCs/>
        </w:rPr>
      </w:pPr>
      <w:r>
        <w:rPr>
          <w:i/>
          <w:iCs/>
        </w:rPr>
        <w:t>Alessio(</w:t>
      </w:r>
      <w:proofErr w:type="spellStart"/>
      <w:r>
        <w:rPr>
          <w:i/>
          <w:iCs/>
        </w:rPr>
        <w:t>nokia</w:t>
      </w:r>
      <w:proofErr w:type="spellEnd"/>
      <w:r>
        <w:rPr>
          <w:i/>
          <w:iCs/>
        </w:rPr>
        <w:t>) provides r18 as a compromise.</w:t>
      </w:r>
    </w:p>
    <w:p w14:paraId="4326E02C" w14:textId="77777777" w:rsidR="00EE6CDE" w:rsidRDefault="00EE6CDE" w:rsidP="00EE6CDE">
      <w:pPr>
        <w:pStyle w:val="FP"/>
        <w:keepLines/>
        <w:rPr>
          <w:i/>
          <w:iCs/>
        </w:rPr>
      </w:pPr>
      <w:r>
        <w:rPr>
          <w:i/>
          <w:iCs/>
        </w:rPr>
        <w:t>Lalith(Samsung) confirms fine with r17.</w:t>
      </w:r>
    </w:p>
    <w:p w14:paraId="4572CC0E" w14:textId="77777777" w:rsidR="00EE6CDE" w:rsidRDefault="00EE6CDE" w:rsidP="00EE6CDE">
      <w:pPr>
        <w:pStyle w:val="FP"/>
        <w:keepLines/>
        <w:rPr>
          <w:i/>
          <w:iCs/>
        </w:rPr>
      </w:pPr>
      <w:proofErr w:type="spellStart"/>
      <w:r>
        <w:rPr>
          <w:i/>
          <w:iCs/>
        </w:rPr>
        <w:t>Xiaowan</w:t>
      </w:r>
      <w:proofErr w:type="spellEnd"/>
      <w:r>
        <w:rPr>
          <w:i/>
          <w:iCs/>
        </w:rPr>
        <w:t xml:space="preserve"> (vivo) provides r19 as a compromise.</w:t>
      </w:r>
    </w:p>
    <w:p w14:paraId="600B0748" w14:textId="77777777" w:rsidR="00EE6CDE" w:rsidRDefault="00EE6CDE" w:rsidP="00EE6CDE">
      <w:pPr>
        <w:pStyle w:val="FP"/>
        <w:keepLines/>
        <w:rPr>
          <w:i/>
          <w:iCs/>
        </w:rPr>
      </w:pPr>
      <w:r>
        <w:rPr>
          <w:i/>
          <w:iCs/>
        </w:rPr>
        <w:t>Wanqiang (Huawei) comments.</w:t>
      </w:r>
    </w:p>
    <w:p w14:paraId="222338F6" w14:textId="77777777" w:rsidR="00EE6CDE" w:rsidRDefault="00EE6CDE" w:rsidP="00EE6CDE">
      <w:pPr>
        <w:pStyle w:val="FP"/>
        <w:keepLines/>
        <w:rPr>
          <w:i/>
          <w:iCs/>
        </w:rPr>
      </w:pPr>
      <w:r>
        <w:rPr>
          <w:i/>
          <w:iCs/>
        </w:rPr>
        <w:t>Saso (Intel) replies to Wanqiang (Huawei).</w:t>
      </w:r>
    </w:p>
    <w:p w14:paraId="3C4D0D1C" w14:textId="77777777" w:rsidR="00EE6CDE" w:rsidRDefault="00EE6CDE" w:rsidP="00EE6CDE">
      <w:pPr>
        <w:pStyle w:val="FP"/>
        <w:keepLines/>
        <w:rPr>
          <w:i/>
          <w:iCs/>
        </w:rPr>
      </w:pPr>
      <w:r>
        <w:rPr>
          <w:i/>
          <w:iCs/>
        </w:rPr>
        <w:t>Saso (Intel) provides r20.</w:t>
      </w:r>
    </w:p>
    <w:p w14:paraId="72FCB98B" w14:textId="77777777" w:rsidR="00EE6CDE" w:rsidRDefault="00EE6CDE" w:rsidP="00EE6CDE">
      <w:pPr>
        <w:pStyle w:val="FP"/>
        <w:keepLines/>
        <w:rPr>
          <w:i/>
          <w:iCs/>
        </w:rPr>
      </w:pPr>
      <w:r>
        <w:rPr>
          <w:i/>
          <w:iCs/>
        </w:rPr>
        <w:t xml:space="preserve">Yang Xu (OPPO) supports </w:t>
      </w:r>
      <w:proofErr w:type="spellStart"/>
      <w:r>
        <w:rPr>
          <w:i/>
          <w:iCs/>
        </w:rPr>
        <w:t>Xiaowan's</w:t>
      </w:r>
      <w:proofErr w:type="spellEnd"/>
      <w:r>
        <w:rPr>
          <w:i/>
          <w:iCs/>
        </w:rPr>
        <w:t xml:space="preserve"> position on Busy Indication.</w:t>
      </w:r>
    </w:p>
    <w:p w14:paraId="6467098C" w14:textId="77777777" w:rsidR="00EE6CDE" w:rsidRDefault="00EE6CDE" w:rsidP="00EE6CDE">
      <w:pPr>
        <w:pStyle w:val="FP"/>
        <w:keepLines/>
        <w:rPr>
          <w:i/>
          <w:iCs/>
        </w:rPr>
      </w:pPr>
      <w:r>
        <w:rPr>
          <w:i/>
          <w:iCs/>
        </w:rPr>
        <w:t>Wanqiang (Huawei) replies to Saso (Intel).</w:t>
      </w:r>
    </w:p>
    <w:p w14:paraId="5FE62A08" w14:textId="77777777" w:rsidR="00EE6CDE" w:rsidRDefault="00EE6CDE" w:rsidP="00EE6CDE">
      <w:pPr>
        <w:pStyle w:val="FP"/>
        <w:keepLines/>
        <w:rPr>
          <w:i/>
          <w:iCs/>
        </w:rPr>
      </w:pPr>
      <w:r>
        <w:rPr>
          <w:i/>
          <w:iCs/>
        </w:rPr>
        <w:t>Guillaume (MediaTek) objects to all revisions recommending a baseline functionality that is entirely in RAN domain i.e. Negotiated Short Absence</w:t>
      </w:r>
    </w:p>
    <w:p w14:paraId="1BE75D82" w14:textId="77777777" w:rsidR="00EE6CDE" w:rsidRDefault="00EE6CDE" w:rsidP="00EE6CDE">
      <w:pPr>
        <w:pStyle w:val="FP"/>
        <w:keepLines/>
        <w:rPr>
          <w:i/>
          <w:iCs/>
        </w:rPr>
      </w:pPr>
      <w:r>
        <w:rPr>
          <w:i/>
          <w:iCs/>
        </w:rPr>
        <w:t>Guillaume (MediaTek) provides r21 in inbox drafts folder</w:t>
      </w:r>
    </w:p>
    <w:p w14:paraId="15FB0D96" w14:textId="77777777" w:rsidR="00EE6CDE" w:rsidRDefault="00EE6CDE" w:rsidP="00EE6CDE">
      <w:pPr>
        <w:pStyle w:val="FP"/>
        <w:keepLines/>
        <w:rPr>
          <w:i/>
          <w:iCs/>
        </w:rPr>
      </w:pPr>
      <w:r>
        <w:rPr>
          <w:i/>
          <w:iCs/>
        </w:rPr>
        <w:t>Saso (Intel) proposes to take r21 for CC#3</w:t>
      </w:r>
    </w:p>
    <w:p w14:paraId="5B44E04C" w14:textId="77777777" w:rsidR="00EE6CDE" w:rsidRDefault="00EE6CDE" w:rsidP="00EE6CDE">
      <w:pPr>
        <w:pStyle w:val="FP"/>
        <w:keepLines/>
        <w:rPr>
          <w:i/>
          <w:iCs/>
        </w:rPr>
      </w:pPr>
      <w:r>
        <w:rPr>
          <w:i/>
          <w:iCs/>
        </w:rPr>
        <w:t>Guillaume (MediaTek) also posted r21 in the revision folder...</w:t>
      </w:r>
    </w:p>
    <w:p w14:paraId="7C5DB546" w14:textId="77777777" w:rsidR="00EE6CDE" w:rsidRDefault="00EE6CDE" w:rsidP="00EE6CDE">
      <w:pPr>
        <w:pStyle w:val="FP"/>
        <w:keepLines/>
        <w:rPr>
          <w:i/>
          <w:iCs/>
        </w:rPr>
      </w:pPr>
      <w:r>
        <w:rPr>
          <w:i/>
          <w:iCs/>
        </w:rPr>
        <w:t xml:space="preserve">Saso (Intel) points out to Wanqiang (Huawei) that it was Huawei who proposed the addition of 'framework' in the question Q1 for </w:t>
      </w:r>
      <w:proofErr w:type="spellStart"/>
      <w:r>
        <w:rPr>
          <w:i/>
          <w:iCs/>
        </w:rPr>
        <w:t>SoH</w:t>
      </w:r>
      <w:proofErr w:type="spellEnd"/>
      <w:r>
        <w:rPr>
          <w:i/>
          <w:iCs/>
        </w:rPr>
        <w:t>.</w:t>
      </w:r>
    </w:p>
    <w:p w14:paraId="32002D53" w14:textId="77777777" w:rsidR="00EE6CDE" w:rsidRDefault="00EE6CDE" w:rsidP="00EE6CDE">
      <w:pPr>
        <w:pStyle w:val="FP"/>
        <w:keepLines/>
        <w:rPr>
          <w:i/>
          <w:iCs/>
        </w:rPr>
      </w:pPr>
      <w:r>
        <w:rPr>
          <w:i/>
          <w:iCs/>
        </w:rPr>
        <w:t>Wanqiang (Huawei) points out to Saso (Intel) that it was Intel push the situation of non-paging cause vs any paging cause.</w:t>
      </w:r>
    </w:p>
    <w:p w14:paraId="4BD79C66" w14:textId="77777777" w:rsidR="00EE6CDE" w:rsidRDefault="00EE6CDE" w:rsidP="00EE6CDE">
      <w:pPr>
        <w:pStyle w:val="FP"/>
        <w:keepLines/>
        <w:rPr>
          <w:i/>
          <w:iCs/>
        </w:rPr>
      </w:pPr>
      <w:r>
        <w:rPr>
          <w:i/>
          <w:iCs/>
        </w:rPr>
        <w:t>Alessio (Nokia) cannot accept R21 for CC#3 instead of the compromise proposal</w:t>
      </w:r>
    </w:p>
    <w:p w14:paraId="2997C754" w14:textId="77777777" w:rsidR="00EE6CDE" w:rsidRDefault="00EE6CDE" w:rsidP="00EE6CDE">
      <w:pPr>
        <w:pStyle w:val="FP"/>
        <w:keepLines/>
        <w:rPr>
          <w:i/>
          <w:iCs/>
        </w:rPr>
      </w:pPr>
      <w:r>
        <w:rPr>
          <w:i/>
          <w:iCs/>
        </w:rPr>
        <w:t>1. It is considered no longer necessary precondition to get SA3 clearance before PC solution is moved to normative phase</w:t>
      </w:r>
    </w:p>
    <w:p w14:paraId="3EC6A5ED" w14:textId="77777777" w:rsidR="00EE6CDE" w:rsidRDefault="00EE6CDE" w:rsidP="00EE6CDE">
      <w:pPr>
        <w:pStyle w:val="FP"/>
        <w:keepLines/>
        <w:rPr>
          <w:i/>
          <w:iCs/>
        </w:rPr>
      </w:pPr>
      <w:r>
        <w:rPr>
          <w:i/>
          <w:iCs/>
        </w:rPr>
        <w:t>2. There is no identification of explicit need to consider whether paging filtering is superior from SA2 standpoint now that MMI interaction are off the table so everything works off known logic in the UE not dependent on User interaction.</w:t>
      </w:r>
    </w:p>
    <w:p w14:paraId="65D848B7" w14:textId="77777777" w:rsidR="00EE6CDE" w:rsidRDefault="00EE6CDE" w:rsidP="00EE6CDE">
      <w:pPr>
        <w:pStyle w:val="FP"/>
        <w:keepLines/>
        <w:rPr>
          <w:i/>
          <w:iCs/>
        </w:rPr>
      </w:pPr>
      <w:r>
        <w:rPr>
          <w:i/>
          <w:iCs/>
        </w:rPr>
        <w:t>3. It is no longer ruled out the MMI of the UE interacts with the user still the paging timer has been removed as this statement has been dropped '- The UE MMI shall not require input from the User in order to decide whether to respond to paging.' So it means the timer should be there as people said timer was not needed as there is no MMI interaction to respond to paging.</w:t>
      </w:r>
    </w:p>
    <w:p w14:paraId="356A8998" w14:textId="77777777" w:rsidR="00EE6CDE" w:rsidRDefault="00EE6CDE" w:rsidP="00EE6CDE">
      <w:pPr>
        <w:pStyle w:val="FP"/>
        <w:keepLines/>
        <w:rPr>
          <w:i/>
          <w:iCs/>
        </w:rPr>
      </w:pPr>
      <w:r>
        <w:rPr>
          <w:i/>
          <w:iCs/>
        </w:rPr>
        <w:t>Saso (Intel) asks Wanqiang (Huawei) to make a proposal that will reflect the potential compromise about the one paging cause.</w:t>
      </w:r>
    </w:p>
    <w:p w14:paraId="532D6263" w14:textId="77777777" w:rsidR="00EE6CDE" w:rsidRDefault="00EE6CDE" w:rsidP="00EE6CDE">
      <w:pPr>
        <w:pStyle w:val="FP"/>
        <w:keepLines/>
        <w:rPr>
          <w:i/>
          <w:iCs/>
        </w:rPr>
      </w:pPr>
      <w:r>
        <w:rPr>
          <w:i/>
          <w:iCs/>
        </w:rPr>
        <w:t>Saso (Intel) provides r22; replies to Alessio</w:t>
      </w:r>
    </w:p>
    <w:p w14:paraId="0F244576" w14:textId="77777777" w:rsidR="00EE6CDE" w:rsidRDefault="00EE6CDE" w:rsidP="00EE6CDE">
      <w:pPr>
        <w:pStyle w:val="FP"/>
        <w:keepLines/>
        <w:rPr>
          <w:i/>
          <w:iCs/>
        </w:rPr>
      </w:pPr>
      <w:r>
        <w:rPr>
          <w:i/>
          <w:iCs/>
        </w:rPr>
        <w:t>Wanqiang (Huawei) provides the potential compromise regarding the paging cause.</w:t>
      </w:r>
    </w:p>
    <w:p w14:paraId="7D897D01" w14:textId="77777777" w:rsidR="00EE6CDE" w:rsidRDefault="00EE6CDE" w:rsidP="00EE6CDE">
      <w:pPr>
        <w:pStyle w:val="FP"/>
        <w:keepLines/>
        <w:rPr>
          <w:i/>
          <w:iCs/>
        </w:rPr>
      </w:pPr>
      <w:r>
        <w:rPr>
          <w:i/>
          <w:iCs/>
        </w:rPr>
        <w:t>=== CC#3 ===</w:t>
      </w:r>
    </w:p>
    <w:p w14:paraId="1E8D97F6" w14:textId="77777777" w:rsidR="00EE6CDE" w:rsidRDefault="00EE6CDE" w:rsidP="00EE6CDE">
      <w:pPr>
        <w:pStyle w:val="FP"/>
        <w:keepLines/>
        <w:rPr>
          <w:i/>
          <w:iCs/>
        </w:rPr>
      </w:pPr>
      <w:r>
        <w:rPr>
          <w:i/>
          <w:iCs/>
        </w:rPr>
        <w:t>Saso (Intel) thanks Wanqiang (Huawei) for the potential compromise proposal.</w:t>
      </w:r>
    </w:p>
    <w:p w14:paraId="390B70F0" w14:textId="77777777" w:rsidR="00EE6CDE" w:rsidRDefault="00EE6CDE" w:rsidP="00EE6CDE">
      <w:pPr>
        <w:pStyle w:val="FP"/>
        <w:keepLines/>
        <w:rPr>
          <w:i/>
          <w:iCs/>
        </w:rPr>
      </w:pPr>
      <w:r>
        <w:rPr>
          <w:i/>
          <w:iCs/>
        </w:rPr>
        <w:t>Guillaume (MediaTek): r22 is good</w:t>
      </w:r>
    </w:p>
    <w:p w14:paraId="06F8865A" w14:textId="77777777" w:rsidR="00EE6CDE" w:rsidRDefault="00EE6CDE" w:rsidP="00EE6CDE">
      <w:pPr>
        <w:pStyle w:val="FP"/>
        <w:keepLines/>
        <w:rPr>
          <w:i/>
          <w:iCs/>
        </w:rPr>
      </w:pPr>
      <w:r>
        <w:rPr>
          <w:i/>
          <w:iCs/>
        </w:rPr>
        <w:t xml:space="preserve">Guillaume (MediaTek) objects to r23: not in line with </w:t>
      </w:r>
      <w:proofErr w:type="spellStart"/>
      <w:r>
        <w:rPr>
          <w:i/>
          <w:iCs/>
        </w:rPr>
        <w:t>SoH</w:t>
      </w:r>
      <w:proofErr w:type="spellEnd"/>
    </w:p>
    <w:p w14:paraId="0746D209" w14:textId="77777777" w:rsidR="00EE6CDE" w:rsidRDefault="00EE6CDE" w:rsidP="00EE6CDE">
      <w:pPr>
        <w:pStyle w:val="FP"/>
        <w:keepLines/>
        <w:rPr>
          <w:i/>
          <w:iCs/>
        </w:rPr>
      </w:pPr>
      <w:r>
        <w:rPr>
          <w:i/>
          <w:iCs/>
        </w:rPr>
        <w:t>Guillaume (MediaTek) also requests revisions not be sent during CC (and so late into the CC!)</w:t>
      </w:r>
    </w:p>
    <w:p w14:paraId="42F4649B" w14:textId="77777777" w:rsidR="00EE6CDE" w:rsidRDefault="00EE6CDE" w:rsidP="00EE6CDE">
      <w:pPr>
        <w:pStyle w:val="FP"/>
        <w:keepLines/>
        <w:rPr>
          <w:i/>
          <w:iCs/>
        </w:rPr>
      </w:pPr>
      <w:r>
        <w:rPr>
          <w:i/>
          <w:iCs/>
        </w:rPr>
        <w:t xml:space="preserve">Guillaume (MediaTek) objects to r24 as it is not in line with the </w:t>
      </w:r>
      <w:proofErr w:type="spellStart"/>
      <w:r>
        <w:rPr>
          <w:i/>
          <w:iCs/>
        </w:rPr>
        <w:t>SoH</w:t>
      </w:r>
      <w:proofErr w:type="spellEnd"/>
    </w:p>
    <w:p w14:paraId="34C47722" w14:textId="77777777" w:rsidR="00EE6CDE" w:rsidRDefault="00EE6CDE" w:rsidP="00EE6CDE">
      <w:pPr>
        <w:pStyle w:val="FP"/>
        <w:keepLines/>
        <w:rPr>
          <w:i/>
          <w:iCs/>
        </w:rPr>
      </w:pPr>
      <w:r>
        <w:rPr>
          <w:i/>
          <w:iCs/>
        </w:rPr>
        <w:t xml:space="preserve">Juan Zhang (Qualcomm) supports r22 and also think that r23 and r24 are not in line with </w:t>
      </w:r>
      <w:proofErr w:type="spellStart"/>
      <w:r>
        <w:rPr>
          <w:i/>
          <w:iCs/>
        </w:rPr>
        <w:t>SoH</w:t>
      </w:r>
      <w:proofErr w:type="spellEnd"/>
      <w:r>
        <w:rPr>
          <w:i/>
          <w:iCs/>
        </w:rPr>
        <w:t>.</w:t>
      </w:r>
    </w:p>
    <w:p w14:paraId="701B319C" w14:textId="77777777" w:rsidR="00EE6CDE" w:rsidRDefault="00EE6CDE" w:rsidP="00EE6CDE">
      <w:pPr>
        <w:pStyle w:val="FP"/>
        <w:keepLines/>
        <w:rPr>
          <w:i/>
          <w:iCs/>
        </w:rPr>
      </w:pPr>
      <w:r>
        <w:rPr>
          <w:i/>
          <w:iCs/>
        </w:rPr>
        <w:t xml:space="preserve">Wanqiang (Huawei) objects any version mixing the one paging cause and multiple paging causes. The </w:t>
      </w:r>
      <w:proofErr w:type="spellStart"/>
      <w:r>
        <w:rPr>
          <w:i/>
          <w:iCs/>
        </w:rPr>
        <w:t>SoH</w:t>
      </w:r>
      <w:proofErr w:type="spellEnd"/>
      <w:r>
        <w:rPr>
          <w:i/>
          <w:iCs/>
        </w:rPr>
        <w:t xml:space="preserve"> was indicative and there was no any discussion on objections</w:t>
      </w:r>
    </w:p>
    <w:p w14:paraId="5E4B1AD7" w14:textId="77777777" w:rsidR="00EE6CDE" w:rsidRDefault="00EE6CDE" w:rsidP="00EE6CDE">
      <w:pPr>
        <w:pStyle w:val="FP"/>
        <w:keepLines/>
        <w:rPr>
          <w:i/>
          <w:iCs/>
        </w:rPr>
      </w:pPr>
      <w:r>
        <w:rPr>
          <w:i/>
          <w:iCs/>
        </w:rPr>
        <w:t>Lars (Sony) provides r25</w:t>
      </w:r>
    </w:p>
    <w:p w14:paraId="02519CFA" w14:textId="77777777" w:rsidR="00EE6CDE" w:rsidRDefault="00EE6CDE" w:rsidP="00EE6CDE">
      <w:pPr>
        <w:pStyle w:val="FP"/>
        <w:keepLines/>
        <w:rPr>
          <w:i/>
          <w:iCs/>
        </w:rPr>
      </w:pPr>
      <w:r>
        <w:rPr>
          <w:i/>
          <w:iCs/>
        </w:rPr>
        <w:t>Saso (Intel) provides r26</w:t>
      </w:r>
    </w:p>
    <w:p w14:paraId="0FFFC165" w14:textId="77777777" w:rsidR="00EE6CDE" w:rsidRDefault="00EE6CDE" w:rsidP="00EE6CDE">
      <w:pPr>
        <w:pStyle w:val="FP"/>
        <w:keepLines/>
        <w:rPr>
          <w:i/>
          <w:iCs/>
        </w:rPr>
      </w:pPr>
      <w:proofErr w:type="spellStart"/>
      <w:r>
        <w:rPr>
          <w:i/>
          <w:iCs/>
        </w:rPr>
        <w:t>Xiaowan</w:t>
      </w:r>
      <w:proofErr w:type="spellEnd"/>
      <w:r>
        <w:rPr>
          <w:i/>
          <w:iCs/>
        </w:rPr>
        <w:t>(vivo) has strong concern about multiple paging cause, and provide r27 to see whether everyone can live.</w:t>
      </w:r>
    </w:p>
    <w:p w14:paraId="61AAF75D" w14:textId="77777777" w:rsidR="00EE6CDE" w:rsidRDefault="00EE6CDE" w:rsidP="00EE6CDE">
      <w:pPr>
        <w:pStyle w:val="FP"/>
        <w:keepLines/>
        <w:rPr>
          <w:i/>
          <w:iCs/>
        </w:rPr>
      </w:pPr>
      <w:r>
        <w:rPr>
          <w:i/>
          <w:iCs/>
        </w:rPr>
        <w:t>Curt (Charter) is okay with r26</w:t>
      </w:r>
    </w:p>
    <w:p w14:paraId="76E09A0D" w14:textId="77777777" w:rsidR="00EE6CDE" w:rsidRDefault="00EE6CDE" w:rsidP="00EE6CDE">
      <w:pPr>
        <w:pStyle w:val="FP"/>
        <w:keepLines/>
        <w:rPr>
          <w:i/>
          <w:iCs/>
        </w:rPr>
      </w:pPr>
      <w:r>
        <w:rPr>
          <w:i/>
          <w:iCs/>
        </w:rPr>
        <w:t>Guillaume (MediaTek) regrets no constructive proposal is being made.</w:t>
      </w:r>
    </w:p>
    <w:p w14:paraId="2182DAD0" w14:textId="77777777" w:rsidR="00EE6CDE" w:rsidRDefault="00EE6CDE" w:rsidP="00EE6CDE">
      <w:pPr>
        <w:pStyle w:val="FP"/>
        <w:keepLines/>
        <w:rPr>
          <w:i/>
          <w:iCs/>
        </w:rPr>
      </w:pPr>
      <w:r>
        <w:rPr>
          <w:i/>
          <w:iCs/>
        </w:rPr>
        <w:t>Alessio(Nokia) can live with R26,. Clarifies that if MMI interaction is back at any time in the future the timer solution will be back also.</w:t>
      </w:r>
    </w:p>
    <w:p w14:paraId="34111B3B" w14:textId="77777777" w:rsidR="00EE6CDE" w:rsidRDefault="00EE6CDE" w:rsidP="00EE6CDE">
      <w:pPr>
        <w:pStyle w:val="FP"/>
        <w:keepLines/>
        <w:rPr>
          <w:i/>
          <w:iCs/>
        </w:rPr>
      </w:pPr>
      <w:r>
        <w:rPr>
          <w:i/>
          <w:iCs/>
        </w:rPr>
        <w:t>Guillaume (MediaTek) objects to r25 and r26</w:t>
      </w:r>
    </w:p>
    <w:p w14:paraId="0F4E6CB8" w14:textId="77777777" w:rsidR="00EE6CDE" w:rsidRDefault="00EE6CDE" w:rsidP="00EE6CDE">
      <w:pPr>
        <w:pStyle w:val="FP"/>
        <w:keepLines/>
        <w:rPr>
          <w:i/>
          <w:iCs/>
        </w:rPr>
      </w:pPr>
      <w:r>
        <w:rPr>
          <w:i/>
          <w:iCs/>
        </w:rPr>
        <w:t xml:space="preserve">Guillaume (MediaTek) does not understand what </w:t>
      </w:r>
      <w:proofErr w:type="spellStart"/>
      <w:r>
        <w:rPr>
          <w:i/>
          <w:iCs/>
        </w:rPr>
        <w:t>Xiaowan</w:t>
      </w:r>
      <w:proofErr w:type="spellEnd"/>
      <w:r>
        <w:rPr>
          <w:i/>
          <w:iCs/>
        </w:rPr>
        <w:t xml:space="preserve"> strong concern is about.</w:t>
      </w:r>
    </w:p>
    <w:p w14:paraId="4EAD90DB" w14:textId="77777777" w:rsidR="00EE6CDE" w:rsidRDefault="00EE6CDE" w:rsidP="00EE6CDE">
      <w:pPr>
        <w:pStyle w:val="FP"/>
        <w:keepLines/>
        <w:rPr>
          <w:i/>
          <w:iCs/>
        </w:rPr>
      </w:pPr>
      <w:r>
        <w:rPr>
          <w:i/>
          <w:iCs/>
        </w:rPr>
        <w:t>Guillaume (MediaTek) r27 is not acceptable</w:t>
      </w:r>
    </w:p>
    <w:p w14:paraId="739AFC5E" w14:textId="77777777" w:rsidR="00EE6CDE" w:rsidRDefault="00EE6CDE" w:rsidP="00EE6CDE">
      <w:pPr>
        <w:pStyle w:val="FP"/>
        <w:keepLines/>
        <w:rPr>
          <w:i/>
          <w:iCs/>
        </w:rPr>
      </w:pPr>
      <w:r>
        <w:rPr>
          <w:i/>
          <w:iCs/>
        </w:rPr>
        <w:t>Lars (Sony) can live with R26.</w:t>
      </w:r>
    </w:p>
    <w:p w14:paraId="1BD0A80C" w14:textId="77777777" w:rsidR="00EE6CDE" w:rsidRDefault="00EE6CDE" w:rsidP="00EE6CDE">
      <w:pPr>
        <w:pStyle w:val="FP"/>
        <w:keepLines/>
        <w:rPr>
          <w:i/>
          <w:iCs/>
        </w:rPr>
      </w:pPr>
      <w:r>
        <w:rPr>
          <w:i/>
          <w:iCs/>
        </w:rPr>
        <w:t xml:space="preserve">Saso (Intel) points out to </w:t>
      </w:r>
      <w:proofErr w:type="spellStart"/>
      <w:r>
        <w:rPr>
          <w:i/>
          <w:iCs/>
        </w:rPr>
        <w:t>Xiaowan</w:t>
      </w:r>
      <w:proofErr w:type="spellEnd"/>
      <w:r>
        <w:rPr>
          <w:i/>
          <w:iCs/>
        </w:rPr>
        <w:t xml:space="preserve"> (vivo) that there is misunderstanding about the MMI interaction.</w:t>
      </w:r>
    </w:p>
    <w:p w14:paraId="2ECB9E9D" w14:textId="77777777" w:rsidR="00EE6CDE" w:rsidRDefault="00EE6CDE" w:rsidP="00EE6CDE">
      <w:pPr>
        <w:pStyle w:val="FP"/>
        <w:keepLines/>
        <w:rPr>
          <w:i/>
          <w:iCs/>
        </w:rPr>
      </w:pPr>
      <w:r>
        <w:rPr>
          <w:i/>
          <w:iCs/>
        </w:rPr>
        <w:t xml:space="preserve">Wanqiang (Huawei) comments the revision provided by </w:t>
      </w:r>
      <w:proofErr w:type="spellStart"/>
      <w:r>
        <w:rPr>
          <w:i/>
          <w:iCs/>
        </w:rPr>
        <w:t>Xiaowan</w:t>
      </w:r>
      <w:proofErr w:type="spellEnd"/>
      <w:r>
        <w:rPr>
          <w:i/>
          <w:iCs/>
        </w:rPr>
        <w:t>(VIVO) is good compromise and constructive way to move forward</w:t>
      </w:r>
    </w:p>
    <w:p w14:paraId="5490C719" w14:textId="77777777" w:rsidR="00EE6CDE" w:rsidRDefault="00EE6CDE" w:rsidP="00EE6CDE">
      <w:pPr>
        <w:pStyle w:val="FP"/>
        <w:keepLines/>
        <w:rPr>
          <w:i/>
          <w:iCs/>
        </w:rPr>
      </w:pPr>
      <w:r>
        <w:rPr>
          <w:i/>
          <w:iCs/>
        </w:rPr>
        <w:t>Guillaume (MediaTek) objects to r28: r27 is clearly not a sound baseline nor a compromise.</w:t>
      </w:r>
    </w:p>
    <w:p w14:paraId="5132F0A8" w14:textId="77777777" w:rsidR="00EE6CDE" w:rsidRDefault="00EE6CDE" w:rsidP="00EE6CDE">
      <w:pPr>
        <w:pStyle w:val="FP"/>
        <w:keepLines/>
        <w:rPr>
          <w:i/>
          <w:iCs/>
        </w:rPr>
      </w:pPr>
      <w:r>
        <w:rPr>
          <w:i/>
          <w:iCs/>
        </w:rPr>
        <w:t>Guillaume (MediaTek) provides r29 on the basis of r26.</w:t>
      </w:r>
    </w:p>
    <w:p w14:paraId="2A47506C" w14:textId="77777777" w:rsidR="00EE6CDE" w:rsidRDefault="00EE6CDE" w:rsidP="00EE6CDE">
      <w:pPr>
        <w:pStyle w:val="FP"/>
        <w:keepLines/>
        <w:rPr>
          <w:i/>
          <w:iCs/>
        </w:rPr>
      </w:pPr>
      <w:proofErr w:type="spellStart"/>
      <w:r>
        <w:rPr>
          <w:i/>
          <w:iCs/>
        </w:rPr>
        <w:t>Jianning</w:t>
      </w:r>
      <w:proofErr w:type="spellEnd"/>
      <w:r>
        <w:rPr>
          <w:i/>
          <w:iCs/>
        </w:rPr>
        <w:t xml:space="preserve"> (Xiaomi) provides concerns on multiple paging cause and ok with R28</w:t>
      </w:r>
    </w:p>
    <w:p w14:paraId="0CE50E96" w14:textId="77777777" w:rsidR="00EE6CDE" w:rsidRDefault="00EE6CDE" w:rsidP="00EE6CDE">
      <w:pPr>
        <w:pStyle w:val="FP"/>
        <w:keepLines/>
        <w:rPr>
          <w:i/>
          <w:iCs/>
        </w:rPr>
      </w:pPr>
      <w:r>
        <w:rPr>
          <w:i/>
          <w:iCs/>
        </w:rPr>
        <w:lastRenderedPageBreak/>
        <w:t xml:space="preserve">Guillaume (MediaTek) responds to </w:t>
      </w:r>
      <w:proofErr w:type="spellStart"/>
      <w:r>
        <w:rPr>
          <w:i/>
          <w:iCs/>
        </w:rPr>
        <w:t>Jianning</w:t>
      </w:r>
      <w:proofErr w:type="spellEnd"/>
      <w:r>
        <w:rPr>
          <w:i/>
          <w:iCs/>
        </w:rPr>
        <w:t xml:space="preserve"> (Xiaomi).</w:t>
      </w:r>
    </w:p>
    <w:p w14:paraId="4A6D51AE" w14:textId="77777777" w:rsidR="00EE6CDE" w:rsidRDefault="00EE6CDE" w:rsidP="00EE6CDE">
      <w:pPr>
        <w:pStyle w:val="FP"/>
        <w:keepLines/>
        <w:rPr>
          <w:i/>
          <w:iCs/>
        </w:rPr>
      </w:pPr>
      <w:r>
        <w:rPr>
          <w:i/>
          <w:iCs/>
        </w:rPr>
        <w:t>Myungjune (LGE) supports r26/r29 and objects r27/r28.</w:t>
      </w:r>
    </w:p>
    <w:p w14:paraId="5EE35B19" w14:textId="77777777" w:rsidR="00EE6CDE" w:rsidRDefault="00EE6CDE" w:rsidP="00EE6CDE">
      <w:pPr>
        <w:pStyle w:val="FP"/>
        <w:keepLines/>
        <w:rPr>
          <w:i/>
          <w:iCs/>
        </w:rPr>
      </w:pPr>
      <w:r>
        <w:rPr>
          <w:i/>
          <w:iCs/>
        </w:rPr>
        <w:t>Saso (Intel) proposes to take r26 for CC#4.</w:t>
      </w:r>
    </w:p>
    <w:p w14:paraId="532AB495" w14:textId="77777777" w:rsidR="00EE6CDE" w:rsidRDefault="00EE6CDE" w:rsidP="00EE6CDE">
      <w:pPr>
        <w:pStyle w:val="FP"/>
        <w:keepLines/>
        <w:rPr>
          <w:i/>
          <w:iCs/>
        </w:rPr>
      </w:pPr>
      <w:r>
        <w:rPr>
          <w:i/>
          <w:iCs/>
        </w:rPr>
        <w:t>Wanqiang (Huawei) comments and uploads r30.</w:t>
      </w:r>
    </w:p>
    <w:p w14:paraId="285EA48D" w14:textId="77777777" w:rsidR="00EE6CDE" w:rsidRDefault="00EE6CDE" w:rsidP="00EE6CDE">
      <w:pPr>
        <w:pStyle w:val="FP"/>
        <w:keepLines/>
        <w:rPr>
          <w:i/>
          <w:iCs/>
        </w:rPr>
      </w:pPr>
      <w:r>
        <w:rPr>
          <w:i/>
          <w:iCs/>
        </w:rPr>
        <w:t>Lars (Sony) we can live with r30.</w:t>
      </w:r>
    </w:p>
    <w:p w14:paraId="51DB88B1" w14:textId="77777777" w:rsidR="00EE6CDE" w:rsidRDefault="00EE6CDE" w:rsidP="00EE6CDE">
      <w:pPr>
        <w:pStyle w:val="FP"/>
        <w:keepLines/>
        <w:rPr>
          <w:i/>
          <w:iCs/>
        </w:rPr>
      </w:pPr>
      <w:r>
        <w:rPr>
          <w:i/>
          <w:iCs/>
        </w:rPr>
        <w:t>Guillaume (MediaTek) provides r31</w:t>
      </w:r>
    </w:p>
    <w:p w14:paraId="6E17D579" w14:textId="77777777" w:rsidR="00EE6CDE" w:rsidRDefault="00EE6CDE" w:rsidP="00EE6CDE">
      <w:pPr>
        <w:pStyle w:val="FP"/>
        <w:keepLines/>
        <w:rPr>
          <w:i/>
          <w:iCs/>
        </w:rPr>
      </w:pPr>
      <w:r>
        <w:rPr>
          <w:i/>
          <w:iCs/>
        </w:rPr>
        <w:t>Juan Zhang (Qualcomm) is fine with r31.</w:t>
      </w:r>
    </w:p>
    <w:p w14:paraId="236587BB" w14:textId="77777777" w:rsidR="00EE6CDE" w:rsidRDefault="00EE6CDE" w:rsidP="00EE6CDE">
      <w:pPr>
        <w:pStyle w:val="FP"/>
        <w:keepLines/>
        <w:rPr>
          <w:i/>
          <w:iCs/>
        </w:rPr>
      </w:pPr>
      <w:r>
        <w:rPr>
          <w:i/>
          <w:iCs/>
        </w:rPr>
        <w:t>Saso (Intel) announces that r31 is uploaded in the CC#4 folder.</w:t>
      </w:r>
    </w:p>
    <w:p w14:paraId="0914E5AE" w14:textId="77777777" w:rsidR="00EE6CDE" w:rsidRDefault="00EE6CDE" w:rsidP="00EE6CDE">
      <w:pPr>
        <w:pStyle w:val="FP"/>
        <w:keepLines/>
        <w:rPr>
          <w:i/>
          <w:iCs/>
        </w:rPr>
      </w:pPr>
      <w:r>
        <w:rPr>
          <w:i/>
          <w:iCs/>
        </w:rPr>
        <w:t>Alessio (Nokia) is also fine with MediaTek's r31.</w:t>
      </w:r>
    </w:p>
    <w:p w14:paraId="01BC0866" w14:textId="77777777" w:rsidR="00EE6CDE" w:rsidRDefault="00EE6CDE" w:rsidP="00EE6CDE">
      <w:pPr>
        <w:pStyle w:val="FP"/>
        <w:keepLines/>
        <w:rPr>
          <w:i/>
          <w:iCs/>
        </w:rPr>
      </w:pPr>
      <w:r>
        <w:rPr>
          <w:i/>
          <w:iCs/>
        </w:rPr>
        <w:t>Lars (Sony) is also fine with MediaTek's r31.</w:t>
      </w:r>
    </w:p>
    <w:p w14:paraId="259AEFC6" w14:textId="77777777" w:rsidR="00EE6CDE" w:rsidRDefault="00EE6CDE" w:rsidP="00EE6CDE">
      <w:pPr>
        <w:pStyle w:val="FP"/>
        <w:keepLines/>
        <w:rPr>
          <w:i/>
          <w:iCs/>
        </w:rPr>
      </w:pPr>
    </w:p>
    <w:p w14:paraId="43ED33AE" w14:textId="77777777" w:rsidR="00EE6CDE" w:rsidRPr="00A3071B" w:rsidRDefault="00EE6CDE" w:rsidP="00EE6CDE">
      <w:pPr>
        <w:keepNext/>
        <w:keepLines/>
      </w:pPr>
      <w:r>
        <w:rPr>
          <w:b/>
        </w:rPr>
        <w:t>Discussion and conclusion:</w:t>
      </w:r>
    </w:p>
    <w:p w14:paraId="7DE48641" w14:textId="0EB371D3" w:rsidR="00EE6CDE" w:rsidRDefault="00EE6CDE" w:rsidP="00EE6CDE">
      <w:r>
        <w:t>S2-2007778r31 was agreed.</w:t>
      </w:r>
      <w:r w:rsidRPr="00EE6CDE">
        <w:t xml:space="preserve"> </w:t>
      </w:r>
      <w:r>
        <w:t xml:space="preserve">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2007952</w:t>
      </w:r>
      <w:r>
        <w:t xml:space="preserve">, which was </w:t>
      </w:r>
      <w:r>
        <w:rPr>
          <w:color w:val="FF0000"/>
        </w:rPr>
        <w:t>approved</w:t>
      </w:r>
      <w:r>
        <w:t>.</w:t>
      </w:r>
    </w:p>
    <w:p w14:paraId="4F311FD6" w14:textId="714B820E" w:rsidR="00EE6CDE" w:rsidRDefault="00EE6CDE" w:rsidP="00EE6CDE">
      <w:pPr>
        <w:pBdr>
          <w:top w:val="single" w:sz="4" w:space="1" w:color="auto"/>
        </w:pBdr>
      </w:pPr>
      <w:r>
        <w:rPr>
          <w:color w:val="0000FF"/>
        </w:rPr>
        <w:t>TD S2</w:t>
      </w:r>
      <w:r>
        <w:rPr>
          <w:color w:val="0000FF"/>
        </w:rPr>
        <w:noBreakHyphen/>
        <w:t>2007930</w:t>
      </w:r>
      <w:r w:rsidR="004B3AA1">
        <w:t xml:space="preserve"> </w:t>
      </w:r>
      <w:r>
        <w:t>(P-CR)</w:t>
      </w:r>
      <w:r w:rsidR="004B3AA1">
        <w:t xml:space="preserve"> </w:t>
      </w:r>
      <w:r>
        <w:t>Update to Solution#64 MNO owned Data Collection AF for UE data collection.</w:t>
      </w:r>
      <w:r w:rsidR="004B3AA1">
        <w:t xml:space="preserve"> </w:t>
      </w:r>
      <w:r>
        <w:t>(Source: Xiaomi)</w:t>
      </w:r>
      <w:r w:rsidR="004B3AA1">
        <w:t xml:space="preserve"> </w:t>
      </w:r>
    </w:p>
    <w:p w14:paraId="2A9F284A" w14:textId="18A9A0BF" w:rsidR="00EE6CDE" w:rsidRPr="00EE6CDE" w:rsidRDefault="00EE6CDE" w:rsidP="00EE6CDE">
      <w:pPr>
        <w:pStyle w:val="FP"/>
        <w:keepLines/>
        <w:rPr>
          <w:b/>
          <w:bCs/>
          <w:i/>
          <w:iCs/>
        </w:rPr>
      </w:pPr>
      <w:r w:rsidRPr="00EE6CDE">
        <w:rPr>
          <w:b/>
          <w:bCs/>
          <w:i/>
          <w:iCs/>
        </w:rPr>
        <w:t>e-mail comments</w:t>
      </w:r>
      <w:r w:rsidR="00861465">
        <w:rPr>
          <w:b/>
          <w:bCs/>
          <w:i/>
          <w:iCs/>
        </w:rPr>
        <w:t xml:space="preserve"> (for S2-2007723)</w:t>
      </w:r>
      <w:r w:rsidRPr="00EE6CDE">
        <w:rPr>
          <w:b/>
          <w:bCs/>
          <w:i/>
          <w:iCs/>
        </w:rPr>
        <w:t>:</w:t>
      </w:r>
    </w:p>
    <w:p w14:paraId="13665D10" w14:textId="77777777" w:rsidR="00861465" w:rsidRDefault="00861465" w:rsidP="00EE6CDE">
      <w:pPr>
        <w:pStyle w:val="FP"/>
        <w:keepLines/>
        <w:rPr>
          <w:i/>
          <w:iCs/>
        </w:rPr>
      </w:pPr>
      <w:r>
        <w:rPr>
          <w:i/>
          <w:iCs/>
        </w:rPr>
        <w:t>Yannick (Nokia): Nokia provides comments.</w:t>
      </w:r>
    </w:p>
    <w:p w14:paraId="61939D0C" w14:textId="77777777" w:rsidR="00861465" w:rsidRDefault="00861465" w:rsidP="00EE6CDE">
      <w:pPr>
        <w:pStyle w:val="FP"/>
        <w:keepLines/>
        <w:rPr>
          <w:i/>
          <w:iCs/>
        </w:rPr>
      </w:pPr>
      <w:r>
        <w:rPr>
          <w:i/>
          <w:iCs/>
        </w:rPr>
        <w:t>=== Phase 1 revisions Deadline ===</w:t>
      </w:r>
    </w:p>
    <w:p w14:paraId="5BA851D9" w14:textId="77777777" w:rsidR="00861465" w:rsidRDefault="00861465" w:rsidP="00EE6CDE">
      <w:pPr>
        <w:pStyle w:val="FP"/>
        <w:keepLines/>
        <w:rPr>
          <w:i/>
          <w:iCs/>
        </w:rPr>
      </w:pPr>
      <w:r>
        <w:rPr>
          <w:i/>
          <w:iCs/>
        </w:rPr>
        <w:t>=== CC#2 ===</w:t>
      </w:r>
    </w:p>
    <w:p w14:paraId="60A1561F" w14:textId="77777777" w:rsidR="00861465" w:rsidRDefault="00861465" w:rsidP="00EE6CDE">
      <w:pPr>
        <w:pStyle w:val="FP"/>
        <w:keepLines/>
        <w:rPr>
          <w:i/>
          <w:iCs/>
        </w:rPr>
      </w:pPr>
      <w:r>
        <w:rPr>
          <w:i/>
          <w:iCs/>
        </w:rPr>
        <w:t>Sherry (Xiaomi) provides r01 and r02.</w:t>
      </w:r>
    </w:p>
    <w:p w14:paraId="2F2E1795" w14:textId="77777777" w:rsidR="00861465" w:rsidRDefault="00861465" w:rsidP="00EE6CDE">
      <w:pPr>
        <w:pStyle w:val="FP"/>
        <w:keepLines/>
        <w:rPr>
          <w:i/>
          <w:iCs/>
        </w:rPr>
      </w:pPr>
      <w:r>
        <w:rPr>
          <w:i/>
          <w:iCs/>
        </w:rPr>
        <w:t>Belen (Ericsson) provides comments and ask questions for both r01 and r02</w:t>
      </w:r>
    </w:p>
    <w:p w14:paraId="6A3CEA7D" w14:textId="77777777" w:rsidR="00861465" w:rsidRDefault="00861465" w:rsidP="00EE6CDE">
      <w:pPr>
        <w:pStyle w:val="FP"/>
        <w:keepLines/>
        <w:rPr>
          <w:i/>
          <w:iCs/>
        </w:rPr>
      </w:pPr>
      <w:r>
        <w:rPr>
          <w:i/>
          <w:iCs/>
        </w:rPr>
        <w:t>=== Phase 2 revisions deadline ===</w:t>
      </w:r>
    </w:p>
    <w:p w14:paraId="3A6F29FB" w14:textId="77777777" w:rsidR="00861465" w:rsidRDefault="00861465" w:rsidP="00EE6CDE">
      <w:pPr>
        <w:pStyle w:val="FP"/>
        <w:keepLines/>
        <w:rPr>
          <w:i/>
          <w:iCs/>
        </w:rPr>
      </w:pPr>
      <w:r>
        <w:rPr>
          <w:i/>
          <w:iCs/>
        </w:rPr>
        <w:t>Belen (Ericsson) objects to r02 and asks Sherry (Xiaomi) to answer questions if possible.</w:t>
      </w:r>
    </w:p>
    <w:p w14:paraId="011DE070" w14:textId="77777777" w:rsidR="00861465" w:rsidRDefault="00861465" w:rsidP="00EE6CDE">
      <w:pPr>
        <w:pStyle w:val="FP"/>
        <w:keepLines/>
        <w:rPr>
          <w:i/>
          <w:iCs/>
        </w:rPr>
      </w:pPr>
      <w:r>
        <w:rPr>
          <w:i/>
          <w:iCs/>
        </w:rPr>
        <w:t>Ericsson proposes to add an EN to r01 to resolve the questions raised yesterday.</w:t>
      </w:r>
    </w:p>
    <w:p w14:paraId="7655F8A9" w14:textId="77777777" w:rsidR="00861465" w:rsidRDefault="00861465" w:rsidP="00EE6CDE">
      <w:pPr>
        <w:pStyle w:val="FP"/>
        <w:keepLines/>
        <w:rPr>
          <w:i/>
          <w:iCs/>
        </w:rPr>
      </w:pPr>
      <w:r>
        <w:rPr>
          <w:i/>
          <w:iCs/>
        </w:rPr>
        <w:t>Belen (Ericsson) is okay with r01 adding an EN on how DC-AF knows the External UE id and how the DCF-AF discovers the NEF.</w:t>
      </w:r>
    </w:p>
    <w:p w14:paraId="0F111FC1" w14:textId="77777777" w:rsidR="00861465" w:rsidRDefault="00861465" w:rsidP="00EE6CDE">
      <w:pPr>
        <w:pStyle w:val="FP"/>
        <w:keepLines/>
        <w:rPr>
          <w:i/>
          <w:iCs/>
        </w:rPr>
      </w:pPr>
      <w:r>
        <w:rPr>
          <w:i/>
          <w:iCs/>
        </w:rPr>
        <w:t>Ericsson objects to r01 and r02 in the current state.</w:t>
      </w:r>
    </w:p>
    <w:p w14:paraId="3F19B913" w14:textId="77777777" w:rsidR="00861465" w:rsidRDefault="00861465" w:rsidP="00EE6CDE">
      <w:pPr>
        <w:pStyle w:val="FP"/>
        <w:keepLines/>
        <w:rPr>
          <w:i/>
          <w:iCs/>
        </w:rPr>
      </w:pPr>
      <w:r>
        <w:rPr>
          <w:i/>
          <w:iCs/>
        </w:rPr>
        <w:t>=== Phase 2 final deadline ===</w:t>
      </w:r>
    </w:p>
    <w:p w14:paraId="50A93CE1" w14:textId="77777777" w:rsidR="00861465" w:rsidRDefault="00861465" w:rsidP="00EE6CDE">
      <w:pPr>
        <w:pStyle w:val="FP"/>
        <w:keepLines/>
        <w:rPr>
          <w:i/>
          <w:iCs/>
        </w:rPr>
      </w:pPr>
      <w:r>
        <w:rPr>
          <w:i/>
          <w:iCs/>
        </w:rPr>
        <w:t>Sherry (Xiaomi) replies.</w:t>
      </w:r>
    </w:p>
    <w:p w14:paraId="71D644DF" w14:textId="77777777" w:rsidR="00861465" w:rsidRDefault="00861465" w:rsidP="00EE6CDE">
      <w:pPr>
        <w:pStyle w:val="FP"/>
        <w:keepLines/>
        <w:rPr>
          <w:i/>
          <w:iCs/>
        </w:rPr>
      </w:pPr>
      <w:r>
        <w:rPr>
          <w:i/>
          <w:iCs/>
        </w:rPr>
        <w:t>Sherry (Xiaomi) provides r03.</w:t>
      </w:r>
    </w:p>
    <w:p w14:paraId="2915D741" w14:textId="77777777" w:rsidR="00861465" w:rsidRDefault="00861465" w:rsidP="00EE6CDE">
      <w:pPr>
        <w:pStyle w:val="FP"/>
        <w:keepLines/>
        <w:rPr>
          <w:i/>
          <w:iCs/>
        </w:rPr>
      </w:pPr>
      <w:r>
        <w:rPr>
          <w:i/>
          <w:iCs/>
        </w:rPr>
        <w:t>=== CC#3 ===</w:t>
      </w:r>
    </w:p>
    <w:p w14:paraId="141A264B" w14:textId="77777777" w:rsidR="00861465" w:rsidRDefault="00861465" w:rsidP="00EE6CDE">
      <w:pPr>
        <w:pStyle w:val="FP"/>
        <w:keepLines/>
        <w:rPr>
          <w:i/>
          <w:iCs/>
        </w:rPr>
      </w:pPr>
      <w:r>
        <w:rPr>
          <w:i/>
          <w:iCs/>
        </w:rPr>
        <w:t>Yan Xu (OPPO) comments and provides r04.</w:t>
      </w:r>
    </w:p>
    <w:p w14:paraId="77AA58E7" w14:textId="77777777" w:rsidR="00861465" w:rsidRDefault="00861465" w:rsidP="00EE6CDE">
      <w:pPr>
        <w:pStyle w:val="FP"/>
        <w:keepLines/>
        <w:rPr>
          <w:i/>
          <w:iCs/>
        </w:rPr>
      </w:pPr>
      <w:r>
        <w:rPr>
          <w:i/>
          <w:iCs/>
        </w:rPr>
        <w:t>Yan Xu (OPPO) comments and provides r05.</w:t>
      </w:r>
    </w:p>
    <w:p w14:paraId="6B24850B" w14:textId="77777777" w:rsidR="00861465" w:rsidRDefault="00861465" w:rsidP="00EE6CDE">
      <w:pPr>
        <w:pStyle w:val="FP"/>
        <w:keepLines/>
        <w:rPr>
          <w:i/>
          <w:iCs/>
        </w:rPr>
      </w:pPr>
      <w:r>
        <w:rPr>
          <w:i/>
          <w:iCs/>
        </w:rPr>
        <w:t>Sherry (Xiaomi) is fine with r07.</w:t>
      </w:r>
    </w:p>
    <w:p w14:paraId="36D966AA" w14:textId="7310E3A4" w:rsidR="00EE6CDE" w:rsidRPr="00EE6CDE" w:rsidRDefault="00861465" w:rsidP="00EE6CDE">
      <w:pPr>
        <w:pStyle w:val="FP"/>
        <w:keepLines/>
        <w:rPr>
          <w:i/>
          <w:iCs/>
        </w:rPr>
      </w:pPr>
      <w:r>
        <w:rPr>
          <w:i/>
          <w:iCs/>
        </w:rPr>
        <w:t>Belen (Ericsson) is fine with r07</w:t>
      </w:r>
    </w:p>
    <w:p w14:paraId="4D44620C" w14:textId="77777777" w:rsidR="00EE6CDE" w:rsidRPr="00A3071B" w:rsidRDefault="00EE6CDE" w:rsidP="00EE6CDE">
      <w:pPr>
        <w:keepNext/>
        <w:keepLines/>
      </w:pPr>
      <w:r>
        <w:rPr>
          <w:b/>
        </w:rPr>
        <w:t>Discussion and conclusion:</w:t>
      </w:r>
    </w:p>
    <w:p w14:paraId="53723B7A" w14:textId="62C13230" w:rsidR="00EE6CDE" w:rsidRDefault="00EE6CDE" w:rsidP="00EE6CDE">
      <w:r>
        <w:t>This had been agreed due to no comments, but it was suggested to add</w:t>
      </w:r>
      <w:r w:rsidRPr="004B3AA1">
        <w:t xml:space="preserve"> an editor</w:t>
      </w:r>
      <w:r w:rsidR="004B3AA1" w:rsidRPr="004B3AA1">
        <w:t>'</w:t>
      </w:r>
      <w:r w:rsidRPr="004B3AA1">
        <w:t>s note for this. The</w:t>
      </w:r>
      <w:r>
        <w:t xml:space="preserve"> latest revision was S2-2007930r07. </w:t>
      </w:r>
      <w:r w:rsidR="00861465">
        <w:t xml:space="preserve">This was not accepted and </w:t>
      </w:r>
      <w:r w:rsidR="00861465" w:rsidRPr="004B3AA1">
        <w:rPr>
          <w:color w:val="0000FF"/>
        </w:rPr>
        <w:t>S2-2007723</w:t>
      </w:r>
      <w:r w:rsidR="00861465">
        <w:t xml:space="preserve"> was </w:t>
      </w:r>
      <w:r w:rsidR="00861465" w:rsidRPr="00861465">
        <w:rPr>
          <w:color w:val="FF0000"/>
        </w:rPr>
        <w:t xml:space="preserve">postponed </w:t>
      </w:r>
      <w:r w:rsidR="00861465">
        <w:t xml:space="preserve">and </w:t>
      </w:r>
      <w:r w:rsidR="00861465" w:rsidRPr="004B3AA1">
        <w:rPr>
          <w:color w:val="0000FF"/>
        </w:rPr>
        <w:t>S2-2007930</w:t>
      </w:r>
      <w:r w:rsidR="00861465">
        <w:t xml:space="preserve"> was </w:t>
      </w:r>
      <w:r w:rsidR="00861465" w:rsidRPr="00861465">
        <w:rPr>
          <w:color w:val="FF0000"/>
        </w:rPr>
        <w:t>withdrawn</w:t>
      </w:r>
      <w:r w:rsidR="00861465">
        <w:t>.</w:t>
      </w:r>
    </w:p>
    <w:p w14:paraId="710086A9" w14:textId="2606C5C9" w:rsidR="00861465" w:rsidRDefault="00861465" w:rsidP="00861465">
      <w:pPr>
        <w:pBdr>
          <w:top w:val="single" w:sz="4" w:space="1" w:color="auto"/>
        </w:pBdr>
      </w:pPr>
      <w:r>
        <w:rPr>
          <w:color w:val="0000FF"/>
        </w:rPr>
        <w:t>TD S2</w:t>
      </w:r>
      <w:r>
        <w:rPr>
          <w:color w:val="0000FF"/>
        </w:rPr>
        <w:noBreakHyphen/>
        <w:t>2006850</w:t>
      </w:r>
      <w:r w:rsidR="004B3AA1">
        <w:t xml:space="preserve"> </w:t>
      </w:r>
      <w:r>
        <w:t>(P-CR)</w:t>
      </w:r>
      <w:r w:rsidR="004B3AA1">
        <w:t xml:space="preserve"> </w:t>
      </w:r>
      <w:r>
        <w:t>KI#12_Solution Evaluation for NWDAF-assisted RFSP policy.</w:t>
      </w:r>
      <w:r w:rsidR="004B3AA1">
        <w:t xml:space="preserve"> </w:t>
      </w:r>
      <w:r>
        <w:t>(Source: China Telecom)</w:t>
      </w:r>
      <w:r w:rsidR="004B3AA1">
        <w:t xml:space="preserve"> </w:t>
      </w:r>
      <w:proofErr w:type="spellStart"/>
      <w:r>
        <w:t>Zhuoyi</w:t>
      </w:r>
      <w:proofErr w:type="spellEnd"/>
      <w:r>
        <w:t xml:space="preserve"> (China Telecom) provides an r01 as the merged version based on Rapporteur's suggestion.</w:t>
      </w:r>
    </w:p>
    <w:p w14:paraId="3C3AE5E0" w14:textId="77777777" w:rsidR="00861465" w:rsidRPr="00EE6CDE" w:rsidRDefault="00861465" w:rsidP="00861465">
      <w:pPr>
        <w:pStyle w:val="FP"/>
        <w:keepLines/>
        <w:rPr>
          <w:b/>
          <w:bCs/>
          <w:i/>
          <w:iCs/>
        </w:rPr>
      </w:pPr>
      <w:r w:rsidRPr="00EE6CDE">
        <w:rPr>
          <w:b/>
          <w:bCs/>
          <w:i/>
          <w:iCs/>
        </w:rPr>
        <w:t>e-mail comments:</w:t>
      </w:r>
    </w:p>
    <w:p w14:paraId="3A918C2E" w14:textId="77777777" w:rsidR="00861465" w:rsidRDefault="00861465" w:rsidP="00861465">
      <w:pPr>
        <w:pStyle w:val="FP"/>
        <w:keepLines/>
        <w:rPr>
          <w:i/>
          <w:iCs/>
        </w:rPr>
      </w:pPr>
      <w:r>
        <w:rPr>
          <w:i/>
          <w:iCs/>
        </w:rPr>
        <w:t>Yannick (Nokia): Nokia provides r02.</w:t>
      </w:r>
    </w:p>
    <w:p w14:paraId="7CBB9753" w14:textId="77777777" w:rsidR="00861465" w:rsidRDefault="00861465" w:rsidP="00861465">
      <w:pPr>
        <w:pStyle w:val="FP"/>
        <w:keepLines/>
        <w:rPr>
          <w:i/>
          <w:iCs/>
        </w:rPr>
      </w:pPr>
      <w:r>
        <w:rPr>
          <w:i/>
          <w:iCs/>
        </w:rPr>
        <w:t>Peretz (Spirent): Spirent provides r03.</w:t>
      </w:r>
    </w:p>
    <w:p w14:paraId="43A94A75" w14:textId="77777777" w:rsidR="00861465" w:rsidRDefault="00861465" w:rsidP="00861465">
      <w:pPr>
        <w:pStyle w:val="FP"/>
        <w:keepLines/>
        <w:rPr>
          <w:i/>
          <w:iCs/>
        </w:rPr>
      </w:pPr>
      <w:proofErr w:type="spellStart"/>
      <w:r>
        <w:rPr>
          <w:i/>
          <w:iCs/>
        </w:rPr>
        <w:t>Zhuoyi</w:t>
      </w:r>
      <w:proofErr w:type="spellEnd"/>
      <w:r>
        <w:rPr>
          <w:i/>
          <w:iCs/>
        </w:rPr>
        <w:t xml:space="preserve"> (China Telecom): China Telecom is Ok with r03.</w:t>
      </w:r>
    </w:p>
    <w:p w14:paraId="509A355B" w14:textId="77777777" w:rsidR="00861465" w:rsidRDefault="00861465" w:rsidP="00861465">
      <w:pPr>
        <w:pStyle w:val="FP"/>
        <w:keepLines/>
        <w:rPr>
          <w:i/>
          <w:iCs/>
        </w:rPr>
      </w:pPr>
      <w:r>
        <w:rPr>
          <w:i/>
          <w:iCs/>
        </w:rPr>
        <w:t>Yannick (Nokia): Nokia comments on r03.</w:t>
      </w:r>
    </w:p>
    <w:p w14:paraId="46FDCF81" w14:textId="77777777" w:rsidR="00861465" w:rsidRDefault="00861465" w:rsidP="00861465">
      <w:pPr>
        <w:pStyle w:val="FP"/>
        <w:keepLines/>
        <w:rPr>
          <w:i/>
          <w:iCs/>
        </w:rPr>
      </w:pPr>
      <w:r>
        <w:rPr>
          <w:i/>
          <w:iCs/>
        </w:rPr>
        <w:t>Peretz (Spirent): Provides requested clarification</w:t>
      </w:r>
    </w:p>
    <w:p w14:paraId="120E73D7" w14:textId="77777777" w:rsidR="00861465" w:rsidRDefault="00861465" w:rsidP="00861465">
      <w:pPr>
        <w:pStyle w:val="FP"/>
        <w:keepLines/>
        <w:rPr>
          <w:i/>
          <w:iCs/>
        </w:rPr>
      </w:pPr>
      <w:r>
        <w:rPr>
          <w:i/>
          <w:iCs/>
        </w:rPr>
        <w:t>=== Phase 1 revisions Deadline ===</w:t>
      </w:r>
    </w:p>
    <w:p w14:paraId="4F7EA8C4" w14:textId="77777777" w:rsidR="00861465" w:rsidRDefault="00861465" w:rsidP="00861465">
      <w:pPr>
        <w:pStyle w:val="FP"/>
        <w:keepLines/>
        <w:rPr>
          <w:i/>
          <w:iCs/>
        </w:rPr>
      </w:pPr>
      <w:r>
        <w:rPr>
          <w:i/>
          <w:iCs/>
        </w:rPr>
        <w:t>=== CC#2 ===</w:t>
      </w:r>
    </w:p>
    <w:p w14:paraId="491D40BE" w14:textId="77777777" w:rsidR="00861465" w:rsidRDefault="00861465" w:rsidP="00861465">
      <w:pPr>
        <w:pStyle w:val="FP"/>
        <w:keepLines/>
        <w:rPr>
          <w:i/>
          <w:iCs/>
        </w:rPr>
      </w:pPr>
      <w:r>
        <w:rPr>
          <w:i/>
          <w:iCs/>
        </w:rPr>
        <w:t>Antoine (Orange) provides r04.</w:t>
      </w:r>
    </w:p>
    <w:p w14:paraId="02499530" w14:textId="77777777" w:rsidR="00861465" w:rsidRDefault="00861465" w:rsidP="00861465">
      <w:pPr>
        <w:pStyle w:val="FP"/>
        <w:keepLines/>
        <w:rPr>
          <w:i/>
          <w:iCs/>
        </w:rPr>
      </w:pPr>
      <w:proofErr w:type="spellStart"/>
      <w:r>
        <w:rPr>
          <w:i/>
          <w:iCs/>
        </w:rPr>
        <w:t>Zhuoyi</w:t>
      </w:r>
      <w:proofErr w:type="spellEnd"/>
      <w:r>
        <w:rPr>
          <w:i/>
          <w:iCs/>
        </w:rPr>
        <w:t xml:space="preserve"> (China Telecom): China Telecom objects to r04.</w:t>
      </w:r>
    </w:p>
    <w:p w14:paraId="5BED15F2" w14:textId="77777777" w:rsidR="00861465" w:rsidRDefault="00861465" w:rsidP="00861465">
      <w:pPr>
        <w:pStyle w:val="FP"/>
        <w:keepLines/>
        <w:rPr>
          <w:i/>
          <w:iCs/>
        </w:rPr>
      </w:pPr>
      <w:r>
        <w:rPr>
          <w:i/>
          <w:iCs/>
        </w:rPr>
        <w:t>=== Phase 2 revisions deadline ===</w:t>
      </w:r>
    </w:p>
    <w:p w14:paraId="316FD802" w14:textId="77777777" w:rsidR="00861465" w:rsidRDefault="00861465" w:rsidP="00861465">
      <w:pPr>
        <w:pStyle w:val="FP"/>
        <w:keepLines/>
        <w:rPr>
          <w:i/>
          <w:iCs/>
        </w:rPr>
      </w:pPr>
      <w:r>
        <w:rPr>
          <w:i/>
          <w:iCs/>
        </w:rPr>
        <w:t>Juan Zhang (Qualcomm) prefers r02 and object r04.</w:t>
      </w:r>
    </w:p>
    <w:p w14:paraId="2ABE8F35" w14:textId="77777777" w:rsidR="00861465" w:rsidRDefault="00861465" w:rsidP="00861465">
      <w:pPr>
        <w:pStyle w:val="FP"/>
        <w:keepLines/>
        <w:rPr>
          <w:i/>
          <w:iCs/>
        </w:rPr>
      </w:pPr>
      <w:r>
        <w:rPr>
          <w:i/>
          <w:iCs/>
        </w:rPr>
        <w:t>Yannick (Nokia): Nokia prefers r02, can live with r03.</w:t>
      </w:r>
    </w:p>
    <w:p w14:paraId="6B88ACDB" w14:textId="77777777" w:rsidR="00861465" w:rsidRDefault="00861465" w:rsidP="00861465">
      <w:pPr>
        <w:pStyle w:val="FP"/>
        <w:keepLines/>
        <w:rPr>
          <w:i/>
          <w:iCs/>
        </w:rPr>
      </w:pPr>
      <w:r>
        <w:rPr>
          <w:i/>
          <w:iCs/>
        </w:rPr>
        <w:t xml:space="preserve">Antoine (Orange) replies to </w:t>
      </w:r>
      <w:proofErr w:type="spellStart"/>
      <w:r>
        <w:rPr>
          <w:i/>
          <w:iCs/>
        </w:rPr>
        <w:t>Zhuoyi</w:t>
      </w:r>
      <w:proofErr w:type="spellEnd"/>
      <w:r>
        <w:rPr>
          <w:i/>
          <w:iCs/>
        </w:rPr>
        <w:t xml:space="preserve"> and objects to r00, r01, r02 and r03.</w:t>
      </w:r>
    </w:p>
    <w:p w14:paraId="755C4E22" w14:textId="77777777" w:rsidR="00861465" w:rsidRDefault="00861465" w:rsidP="00861465">
      <w:pPr>
        <w:pStyle w:val="FP"/>
        <w:keepLines/>
        <w:rPr>
          <w:i/>
          <w:iCs/>
        </w:rPr>
      </w:pPr>
      <w:r>
        <w:rPr>
          <w:i/>
          <w:iCs/>
        </w:rPr>
        <w:t>=== Phase 2 final deadline ===</w:t>
      </w:r>
    </w:p>
    <w:p w14:paraId="712E62DD" w14:textId="77777777" w:rsidR="00861465" w:rsidRDefault="00861465" w:rsidP="00861465">
      <w:pPr>
        <w:pStyle w:val="FP"/>
        <w:keepLines/>
        <w:rPr>
          <w:i/>
          <w:iCs/>
        </w:rPr>
      </w:pPr>
      <w:proofErr w:type="spellStart"/>
      <w:r>
        <w:rPr>
          <w:i/>
          <w:iCs/>
        </w:rPr>
        <w:t>Zhuoyi</w:t>
      </w:r>
      <w:proofErr w:type="spellEnd"/>
      <w:r>
        <w:rPr>
          <w:i/>
          <w:iCs/>
        </w:rPr>
        <w:t xml:space="preserve"> (China Telecom) provides r05.</w:t>
      </w:r>
    </w:p>
    <w:p w14:paraId="1B93A383" w14:textId="77777777" w:rsidR="00861465" w:rsidRDefault="00861465" w:rsidP="00861465">
      <w:pPr>
        <w:pStyle w:val="FP"/>
        <w:keepLines/>
        <w:rPr>
          <w:i/>
          <w:iCs/>
        </w:rPr>
      </w:pPr>
      <w:r>
        <w:rPr>
          <w:i/>
          <w:iCs/>
        </w:rPr>
        <w:t>=== CC#3 ===</w:t>
      </w:r>
    </w:p>
    <w:p w14:paraId="09F4895F" w14:textId="77777777" w:rsidR="00861465" w:rsidRPr="00EE6CDE" w:rsidRDefault="00861465" w:rsidP="00861465">
      <w:pPr>
        <w:pStyle w:val="FP"/>
        <w:keepLines/>
        <w:rPr>
          <w:i/>
          <w:iCs/>
        </w:rPr>
      </w:pPr>
    </w:p>
    <w:p w14:paraId="0546BE82" w14:textId="77777777" w:rsidR="00861465" w:rsidRPr="00EE6CDE" w:rsidRDefault="00861465" w:rsidP="00861465">
      <w:pPr>
        <w:pStyle w:val="FP"/>
        <w:keepLines/>
        <w:rPr>
          <w:b/>
          <w:bCs/>
          <w:i/>
          <w:iCs/>
        </w:rPr>
      </w:pPr>
      <w:r w:rsidRPr="00EE6CDE">
        <w:rPr>
          <w:b/>
          <w:bCs/>
          <w:i/>
          <w:iCs/>
        </w:rPr>
        <w:t>e-mail comments:</w:t>
      </w:r>
    </w:p>
    <w:p w14:paraId="06072F29" w14:textId="77777777" w:rsidR="00861465" w:rsidRDefault="00861465" w:rsidP="00861465">
      <w:pPr>
        <w:pStyle w:val="FP"/>
        <w:keepLines/>
        <w:rPr>
          <w:i/>
          <w:iCs/>
        </w:rPr>
      </w:pPr>
      <w:r>
        <w:rPr>
          <w:i/>
          <w:iCs/>
        </w:rPr>
        <w:t>Yannick (Nokia): Nokia provides r02.</w:t>
      </w:r>
    </w:p>
    <w:p w14:paraId="5CA8F8A2" w14:textId="77777777" w:rsidR="00861465" w:rsidRPr="00A3071B" w:rsidRDefault="00861465" w:rsidP="00861465">
      <w:pPr>
        <w:keepNext/>
        <w:keepLines/>
      </w:pPr>
      <w:r>
        <w:rPr>
          <w:b/>
        </w:rPr>
        <w:t>Discussion and conclusion:</w:t>
      </w:r>
    </w:p>
    <w:p w14:paraId="5957364B" w14:textId="6E48D423" w:rsidR="00861465" w:rsidRDefault="00861465" w:rsidP="00861465">
      <w:r>
        <w:t xml:space="preserve">S2 2006850r05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2007953</w:t>
      </w:r>
      <w:r>
        <w:t xml:space="preserve">, which was </w:t>
      </w:r>
      <w:r>
        <w:rPr>
          <w:color w:val="FF0000"/>
        </w:rPr>
        <w:t>approved</w:t>
      </w:r>
      <w:r>
        <w:t>.</w:t>
      </w:r>
    </w:p>
    <w:p w14:paraId="1FD92F3D" w14:textId="193F39DE" w:rsidR="00861465" w:rsidRDefault="00861465" w:rsidP="00861465">
      <w:pPr>
        <w:pBdr>
          <w:top w:val="single" w:sz="4" w:space="1" w:color="auto"/>
        </w:pBdr>
      </w:pPr>
      <w:r>
        <w:rPr>
          <w:color w:val="0000FF"/>
        </w:rPr>
        <w:t>TD S2</w:t>
      </w:r>
      <w:r>
        <w:rPr>
          <w:color w:val="0000FF"/>
        </w:rPr>
        <w:noBreakHyphen/>
        <w:t>2006851</w:t>
      </w:r>
      <w:r w:rsidR="004B3AA1">
        <w:t xml:space="preserve"> </w:t>
      </w:r>
      <w:r>
        <w:t>(P-CR)</w:t>
      </w:r>
      <w:r w:rsidR="004B3AA1">
        <w:t xml:space="preserve"> </w:t>
      </w:r>
      <w:r>
        <w:t>KI#12_Solution Evaluation and Interim Conclusion for NWDAF-assisted RFSP policy.</w:t>
      </w:r>
      <w:r w:rsidR="004B3AA1">
        <w:t xml:space="preserve"> </w:t>
      </w:r>
      <w:r>
        <w:t>(Source: China Telecom)</w:t>
      </w:r>
      <w:r w:rsidR="004B3AA1">
        <w:t xml:space="preserve"> </w:t>
      </w:r>
      <w:proofErr w:type="spellStart"/>
      <w:r>
        <w:t>Zhuoyi</w:t>
      </w:r>
      <w:proofErr w:type="spellEnd"/>
      <w:r>
        <w:t xml:space="preserve"> (China Telecom) provides an r01 as the merged version based on Rapporteur's suggestion.</w:t>
      </w:r>
    </w:p>
    <w:p w14:paraId="69F5EE74" w14:textId="77777777" w:rsidR="00861465" w:rsidRPr="00EE6CDE" w:rsidRDefault="00861465" w:rsidP="00861465">
      <w:pPr>
        <w:pStyle w:val="FP"/>
        <w:keepLines/>
        <w:rPr>
          <w:b/>
          <w:bCs/>
          <w:i/>
          <w:iCs/>
        </w:rPr>
      </w:pPr>
      <w:r w:rsidRPr="00EE6CDE">
        <w:rPr>
          <w:b/>
          <w:bCs/>
          <w:i/>
          <w:iCs/>
        </w:rPr>
        <w:lastRenderedPageBreak/>
        <w:t>e-mail comments:</w:t>
      </w:r>
    </w:p>
    <w:p w14:paraId="1AC9DA4B" w14:textId="77777777" w:rsidR="00861465" w:rsidRDefault="00861465" w:rsidP="00861465">
      <w:pPr>
        <w:pStyle w:val="FP"/>
        <w:keepLines/>
        <w:rPr>
          <w:i/>
          <w:iCs/>
        </w:rPr>
      </w:pPr>
      <w:r>
        <w:rPr>
          <w:i/>
          <w:iCs/>
        </w:rPr>
        <w:t>Belen (Ericsson) provides r02 and objects to r01.</w:t>
      </w:r>
    </w:p>
    <w:p w14:paraId="4CC83647" w14:textId="77777777" w:rsidR="00861465" w:rsidRDefault="00861465" w:rsidP="00861465">
      <w:pPr>
        <w:pStyle w:val="FP"/>
        <w:keepLines/>
        <w:rPr>
          <w:i/>
          <w:iCs/>
        </w:rPr>
      </w:pPr>
      <w:r>
        <w:rPr>
          <w:i/>
          <w:iCs/>
        </w:rPr>
        <w:t>Yannick (Nokia): Nokia comments on r02.</w:t>
      </w:r>
    </w:p>
    <w:p w14:paraId="37D72320" w14:textId="77777777" w:rsidR="00861465" w:rsidRDefault="00861465" w:rsidP="00861465">
      <w:pPr>
        <w:pStyle w:val="FP"/>
        <w:keepLines/>
        <w:rPr>
          <w:i/>
          <w:iCs/>
        </w:rPr>
      </w:pPr>
      <w:r>
        <w:rPr>
          <w:i/>
          <w:iCs/>
        </w:rPr>
        <w:t>Xiaobo (Huawei) agree with Yannick(Nokia) and provide r03.</w:t>
      </w:r>
    </w:p>
    <w:p w14:paraId="536B5A97" w14:textId="77777777" w:rsidR="00861465" w:rsidRDefault="00861465" w:rsidP="00861465">
      <w:pPr>
        <w:pStyle w:val="FP"/>
        <w:keepLines/>
        <w:rPr>
          <w:i/>
          <w:iCs/>
        </w:rPr>
      </w:pPr>
      <w:r>
        <w:rPr>
          <w:i/>
          <w:iCs/>
        </w:rPr>
        <w:t>Belen (Ericsson) agrees with China Telecom, Huawei and Nokia.</w:t>
      </w:r>
    </w:p>
    <w:p w14:paraId="587F3622" w14:textId="77777777" w:rsidR="00861465" w:rsidRDefault="00861465" w:rsidP="00861465">
      <w:pPr>
        <w:pStyle w:val="FP"/>
        <w:keepLines/>
        <w:rPr>
          <w:i/>
          <w:iCs/>
        </w:rPr>
      </w:pPr>
      <w:r>
        <w:rPr>
          <w:i/>
          <w:iCs/>
        </w:rPr>
        <w:t>Ericsson provides r04</w:t>
      </w:r>
    </w:p>
    <w:p w14:paraId="234CAA0B" w14:textId="77777777" w:rsidR="00861465" w:rsidRDefault="00861465" w:rsidP="00861465">
      <w:pPr>
        <w:pStyle w:val="FP"/>
        <w:keepLines/>
        <w:rPr>
          <w:i/>
          <w:iCs/>
        </w:rPr>
      </w:pPr>
      <w:proofErr w:type="spellStart"/>
      <w:r>
        <w:rPr>
          <w:i/>
          <w:iCs/>
        </w:rPr>
        <w:t>Zhuoyi</w:t>
      </w:r>
      <w:proofErr w:type="spellEnd"/>
      <w:r>
        <w:rPr>
          <w:i/>
          <w:iCs/>
        </w:rPr>
        <w:t xml:space="preserve"> (China Telecom) provides comments.</w:t>
      </w:r>
    </w:p>
    <w:p w14:paraId="4F242CDB" w14:textId="77777777" w:rsidR="00861465" w:rsidRDefault="00861465" w:rsidP="00861465">
      <w:pPr>
        <w:pStyle w:val="FP"/>
        <w:keepLines/>
        <w:rPr>
          <w:i/>
          <w:iCs/>
        </w:rPr>
      </w:pPr>
      <w:r>
        <w:rPr>
          <w:i/>
          <w:iCs/>
        </w:rPr>
        <w:t>Belen (Ericsson) replies to China Telecom</w:t>
      </w:r>
    </w:p>
    <w:p w14:paraId="39D9A4A0" w14:textId="77777777" w:rsidR="00861465" w:rsidRDefault="00861465" w:rsidP="00861465">
      <w:pPr>
        <w:pStyle w:val="FP"/>
        <w:keepLines/>
        <w:rPr>
          <w:i/>
          <w:iCs/>
        </w:rPr>
      </w:pPr>
      <w:r>
        <w:rPr>
          <w:i/>
          <w:iCs/>
        </w:rPr>
        <w:t>=== Phase 1 revisions Deadline ===</w:t>
      </w:r>
    </w:p>
    <w:p w14:paraId="6D8D6A82" w14:textId="77777777" w:rsidR="00861465" w:rsidRDefault="00861465" w:rsidP="00861465">
      <w:pPr>
        <w:pStyle w:val="FP"/>
        <w:keepLines/>
        <w:rPr>
          <w:i/>
          <w:iCs/>
        </w:rPr>
      </w:pPr>
      <w:r>
        <w:rPr>
          <w:i/>
          <w:iCs/>
        </w:rPr>
        <w:t>=== CC#2 ===</w:t>
      </w:r>
    </w:p>
    <w:p w14:paraId="653BFC01" w14:textId="77777777" w:rsidR="00861465" w:rsidRDefault="00861465" w:rsidP="00861465">
      <w:pPr>
        <w:pStyle w:val="FP"/>
        <w:keepLines/>
        <w:rPr>
          <w:i/>
          <w:iCs/>
        </w:rPr>
      </w:pPr>
      <w:r>
        <w:rPr>
          <w:i/>
          <w:iCs/>
        </w:rPr>
        <w:t>Yannick (Nokia): Nokia provides r05.</w:t>
      </w:r>
    </w:p>
    <w:p w14:paraId="493F9917" w14:textId="77777777" w:rsidR="00861465" w:rsidRDefault="00861465" w:rsidP="00861465">
      <w:pPr>
        <w:pStyle w:val="FP"/>
        <w:keepLines/>
        <w:rPr>
          <w:i/>
          <w:iCs/>
        </w:rPr>
      </w:pPr>
      <w:proofErr w:type="spellStart"/>
      <w:r>
        <w:rPr>
          <w:i/>
          <w:iCs/>
        </w:rPr>
        <w:t>Zhuoyi</w:t>
      </w:r>
      <w:proofErr w:type="spellEnd"/>
      <w:r>
        <w:rPr>
          <w:i/>
          <w:iCs/>
        </w:rPr>
        <w:t xml:space="preserve"> (China Telecom): China Telecom replies to Ericsson and provides r06.</w:t>
      </w:r>
    </w:p>
    <w:p w14:paraId="27E0E252" w14:textId="77777777" w:rsidR="00861465" w:rsidRDefault="00861465" w:rsidP="00861465">
      <w:pPr>
        <w:pStyle w:val="FP"/>
        <w:keepLines/>
        <w:rPr>
          <w:i/>
          <w:iCs/>
        </w:rPr>
      </w:pPr>
      <w:r>
        <w:rPr>
          <w:i/>
          <w:iCs/>
        </w:rPr>
        <w:t>Antoine (Orange) provides r07.</w:t>
      </w:r>
    </w:p>
    <w:p w14:paraId="79572AE5" w14:textId="77777777" w:rsidR="00861465" w:rsidRDefault="00861465" w:rsidP="00861465">
      <w:pPr>
        <w:pStyle w:val="FP"/>
        <w:keepLines/>
        <w:rPr>
          <w:i/>
          <w:iCs/>
        </w:rPr>
      </w:pPr>
      <w:r>
        <w:rPr>
          <w:i/>
          <w:iCs/>
        </w:rPr>
        <w:t>=== Phase 2 revisions deadline ===</w:t>
      </w:r>
    </w:p>
    <w:p w14:paraId="20157B7E" w14:textId="77777777" w:rsidR="00861465" w:rsidRDefault="00861465" w:rsidP="00861465">
      <w:pPr>
        <w:pStyle w:val="FP"/>
        <w:keepLines/>
        <w:rPr>
          <w:i/>
          <w:iCs/>
        </w:rPr>
      </w:pPr>
      <w:proofErr w:type="spellStart"/>
      <w:r>
        <w:rPr>
          <w:i/>
          <w:iCs/>
        </w:rPr>
        <w:t>Zhuoyi</w:t>
      </w:r>
      <w:proofErr w:type="spellEnd"/>
      <w:r>
        <w:rPr>
          <w:i/>
          <w:iCs/>
        </w:rPr>
        <w:t xml:space="preserve"> (China Telecom): China Telecom objects to r07.</w:t>
      </w:r>
    </w:p>
    <w:p w14:paraId="732F649E" w14:textId="77777777" w:rsidR="00861465" w:rsidRDefault="00861465" w:rsidP="00861465">
      <w:pPr>
        <w:pStyle w:val="FP"/>
        <w:keepLines/>
        <w:rPr>
          <w:i/>
          <w:iCs/>
        </w:rPr>
      </w:pPr>
      <w:proofErr w:type="spellStart"/>
      <w:r>
        <w:rPr>
          <w:i/>
          <w:iCs/>
        </w:rPr>
        <w:t>Zhuoyi</w:t>
      </w:r>
      <w:proofErr w:type="spellEnd"/>
      <w:r>
        <w:rPr>
          <w:i/>
          <w:iCs/>
        </w:rPr>
        <w:t xml:space="preserve"> (China Telecom): China Telecom provides further comments on r07.</w:t>
      </w:r>
    </w:p>
    <w:p w14:paraId="7C33E50D" w14:textId="77777777" w:rsidR="00861465" w:rsidRDefault="00861465" w:rsidP="00861465">
      <w:pPr>
        <w:pStyle w:val="FP"/>
        <w:keepLines/>
        <w:rPr>
          <w:i/>
          <w:iCs/>
        </w:rPr>
      </w:pPr>
      <w:r>
        <w:rPr>
          <w:i/>
          <w:iCs/>
        </w:rPr>
        <w:t>Belen (Ericsson) is okay with r05 or r02 and objects to all other revisions and the initial version.</w:t>
      </w:r>
    </w:p>
    <w:p w14:paraId="6DE7140A" w14:textId="77777777" w:rsidR="00861465" w:rsidRDefault="00861465" w:rsidP="00861465">
      <w:pPr>
        <w:pStyle w:val="FP"/>
        <w:keepLines/>
        <w:rPr>
          <w:i/>
          <w:iCs/>
        </w:rPr>
      </w:pPr>
      <w:proofErr w:type="spellStart"/>
      <w:r>
        <w:rPr>
          <w:i/>
          <w:iCs/>
        </w:rPr>
        <w:t>Zhuoyi</w:t>
      </w:r>
      <w:proofErr w:type="spellEnd"/>
      <w:r>
        <w:rPr>
          <w:i/>
          <w:iCs/>
        </w:rPr>
        <w:t xml:space="preserve"> (China Telecom) China Telecom is okay with r05 at current stage.</w:t>
      </w:r>
    </w:p>
    <w:p w14:paraId="54F8A843" w14:textId="77777777" w:rsidR="00861465" w:rsidRDefault="00861465" w:rsidP="00861465">
      <w:pPr>
        <w:pStyle w:val="FP"/>
        <w:keepLines/>
        <w:rPr>
          <w:i/>
          <w:iCs/>
        </w:rPr>
      </w:pPr>
      <w:r>
        <w:rPr>
          <w:i/>
          <w:iCs/>
        </w:rPr>
        <w:t>Juan Zhang (Qualcomm) supports r05.</w:t>
      </w:r>
    </w:p>
    <w:p w14:paraId="625BEA14" w14:textId="77777777" w:rsidR="00861465" w:rsidRDefault="00861465" w:rsidP="00861465">
      <w:pPr>
        <w:pStyle w:val="FP"/>
        <w:keepLines/>
        <w:rPr>
          <w:i/>
          <w:iCs/>
        </w:rPr>
      </w:pPr>
      <w:r>
        <w:rPr>
          <w:i/>
          <w:iCs/>
        </w:rPr>
        <w:t>Yannick (Nokia): Nokia supports going forward with r05 or r06.</w:t>
      </w:r>
    </w:p>
    <w:p w14:paraId="7B2FF600" w14:textId="77777777" w:rsidR="00861465" w:rsidRDefault="00861465" w:rsidP="00861465">
      <w:pPr>
        <w:pStyle w:val="FP"/>
        <w:keepLines/>
        <w:rPr>
          <w:i/>
          <w:iCs/>
        </w:rPr>
      </w:pPr>
      <w:r>
        <w:rPr>
          <w:i/>
          <w:iCs/>
        </w:rPr>
        <w:t>Xiaobo (Huawei) is ok with either r05 or r06.</w:t>
      </w:r>
    </w:p>
    <w:p w14:paraId="79FD5E0D" w14:textId="77777777" w:rsidR="00861465" w:rsidRDefault="00861465" w:rsidP="00861465">
      <w:pPr>
        <w:pStyle w:val="FP"/>
        <w:keepLines/>
        <w:rPr>
          <w:i/>
          <w:iCs/>
        </w:rPr>
      </w:pPr>
      <w:r>
        <w:rPr>
          <w:i/>
          <w:iCs/>
        </w:rPr>
        <w:t xml:space="preserve">Antoine (Orange) replies to </w:t>
      </w:r>
      <w:proofErr w:type="spellStart"/>
      <w:r>
        <w:rPr>
          <w:i/>
          <w:iCs/>
        </w:rPr>
        <w:t>Zhuoyi</w:t>
      </w:r>
      <w:proofErr w:type="spellEnd"/>
      <w:r>
        <w:rPr>
          <w:i/>
          <w:iCs/>
        </w:rPr>
        <w:t xml:space="preserve"> and objects to all versions except r07.</w:t>
      </w:r>
    </w:p>
    <w:p w14:paraId="080E02E6" w14:textId="77777777" w:rsidR="00861465" w:rsidRDefault="00861465" w:rsidP="00861465">
      <w:pPr>
        <w:pStyle w:val="FP"/>
        <w:keepLines/>
        <w:rPr>
          <w:i/>
          <w:iCs/>
        </w:rPr>
      </w:pPr>
      <w:r>
        <w:rPr>
          <w:i/>
          <w:iCs/>
        </w:rPr>
        <w:t>=== Phase 2 final deadline ===</w:t>
      </w:r>
    </w:p>
    <w:p w14:paraId="1C91F3DE" w14:textId="77777777" w:rsidR="00861465" w:rsidRDefault="00861465" w:rsidP="00861465">
      <w:pPr>
        <w:pStyle w:val="FP"/>
        <w:keepLines/>
        <w:rPr>
          <w:i/>
          <w:iCs/>
        </w:rPr>
      </w:pPr>
      <w:proofErr w:type="spellStart"/>
      <w:r>
        <w:rPr>
          <w:i/>
          <w:iCs/>
        </w:rPr>
        <w:t>Zhuoyi</w:t>
      </w:r>
      <w:proofErr w:type="spellEnd"/>
      <w:r>
        <w:rPr>
          <w:i/>
          <w:iCs/>
        </w:rPr>
        <w:t xml:space="preserve"> (China Telecom) provides r08.</w:t>
      </w:r>
    </w:p>
    <w:p w14:paraId="26455BF9" w14:textId="77777777" w:rsidR="00861465" w:rsidRDefault="00861465" w:rsidP="00861465">
      <w:pPr>
        <w:pStyle w:val="FP"/>
        <w:keepLines/>
        <w:rPr>
          <w:i/>
          <w:iCs/>
        </w:rPr>
      </w:pPr>
      <w:r>
        <w:rPr>
          <w:i/>
          <w:iCs/>
        </w:rPr>
        <w:t>=== CC#3 ===</w:t>
      </w:r>
    </w:p>
    <w:p w14:paraId="4DE62E81" w14:textId="77777777" w:rsidR="00861465" w:rsidRDefault="00861465" w:rsidP="00861465">
      <w:pPr>
        <w:pStyle w:val="FP"/>
        <w:keepLines/>
        <w:rPr>
          <w:i/>
          <w:iCs/>
        </w:rPr>
      </w:pPr>
      <w:proofErr w:type="spellStart"/>
      <w:r>
        <w:rPr>
          <w:i/>
          <w:iCs/>
        </w:rPr>
        <w:t>Zhuoyi</w:t>
      </w:r>
      <w:proofErr w:type="spellEnd"/>
      <w:r>
        <w:rPr>
          <w:i/>
          <w:iCs/>
        </w:rPr>
        <w:t xml:space="preserve"> (China Telecom) provides r09.</w:t>
      </w:r>
    </w:p>
    <w:p w14:paraId="1292FCE8" w14:textId="77777777" w:rsidR="00861465" w:rsidRDefault="00861465" w:rsidP="00861465">
      <w:pPr>
        <w:pStyle w:val="FP"/>
        <w:keepLines/>
        <w:rPr>
          <w:i/>
          <w:iCs/>
        </w:rPr>
      </w:pPr>
    </w:p>
    <w:p w14:paraId="2BFD154B" w14:textId="77777777" w:rsidR="00861465" w:rsidRPr="00A3071B" w:rsidRDefault="00861465" w:rsidP="00861465">
      <w:pPr>
        <w:keepNext/>
        <w:keepLines/>
      </w:pPr>
      <w:r>
        <w:rPr>
          <w:b/>
        </w:rPr>
        <w:t>Discussion and conclusion:</w:t>
      </w:r>
    </w:p>
    <w:p w14:paraId="315AA25D" w14:textId="5F1EED98" w:rsidR="00861465" w:rsidRDefault="00861465" w:rsidP="00861465">
      <w:r>
        <w:t xml:space="preserve">S2 2006851r09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2007954</w:t>
      </w:r>
      <w:r>
        <w:t xml:space="preserve">, which was </w:t>
      </w:r>
      <w:r>
        <w:rPr>
          <w:color w:val="FF0000"/>
        </w:rPr>
        <w:t>approved</w:t>
      </w:r>
      <w:r>
        <w:t>.</w:t>
      </w:r>
    </w:p>
    <w:p w14:paraId="0902425B" w14:textId="30ED6C3D" w:rsidR="00861465" w:rsidRDefault="00861465" w:rsidP="00861465">
      <w:pPr>
        <w:pBdr>
          <w:top w:val="single" w:sz="4" w:space="1" w:color="auto"/>
        </w:pBdr>
      </w:pPr>
      <w:r>
        <w:rPr>
          <w:color w:val="0000FF"/>
        </w:rPr>
        <w:t>TD S2</w:t>
      </w:r>
      <w:r>
        <w:rPr>
          <w:color w:val="0000FF"/>
        </w:rPr>
        <w:noBreakHyphen/>
        <w:t>2008107</w:t>
      </w:r>
      <w:r w:rsidR="004B3AA1">
        <w:t xml:space="preserve"> </w:t>
      </w:r>
      <w:r>
        <w:t>(LS OUT)</w:t>
      </w:r>
      <w:r w:rsidR="004B3AA1">
        <w:t xml:space="preserve"> </w:t>
      </w:r>
      <w:r>
        <w:t xml:space="preserve">[DRAFT] LS on OAM that supports </w:t>
      </w:r>
      <w:proofErr w:type="spellStart"/>
      <w:r>
        <w:t>RATfrequency</w:t>
      </w:r>
      <w:proofErr w:type="spellEnd"/>
      <w:r>
        <w:t xml:space="preserve"> data</w:t>
      </w:r>
      <w:r w:rsidR="004B3AA1">
        <w:t xml:space="preserve"> </w:t>
      </w:r>
      <w:r>
        <w:t xml:space="preserve">(Source: China </w:t>
      </w:r>
      <w:proofErr w:type="spellStart"/>
      <w:r>
        <w:t>Telecomunication</w:t>
      </w:r>
      <w:proofErr w:type="spellEnd"/>
      <w:r>
        <w:t xml:space="preserve"> Corp.)</w:t>
      </w:r>
      <w:r w:rsidR="004B3AA1">
        <w:t xml:space="preserve"> </w:t>
      </w:r>
    </w:p>
    <w:p w14:paraId="36B85242" w14:textId="77777777" w:rsidR="00861465" w:rsidRPr="00EE6CDE" w:rsidRDefault="00861465" w:rsidP="00861465">
      <w:pPr>
        <w:pStyle w:val="FP"/>
        <w:keepLines/>
        <w:rPr>
          <w:b/>
          <w:bCs/>
          <w:i/>
          <w:iCs/>
        </w:rPr>
      </w:pPr>
      <w:r w:rsidRPr="00EE6CDE">
        <w:rPr>
          <w:b/>
          <w:bCs/>
          <w:i/>
          <w:iCs/>
        </w:rPr>
        <w:t>e-mail comments:</w:t>
      </w:r>
    </w:p>
    <w:p w14:paraId="58388677" w14:textId="77777777" w:rsidR="00861465" w:rsidRDefault="00861465" w:rsidP="00861465">
      <w:pPr>
        <w:pStyle w:val="FP"/>
        <w:keepLines/>
        <w:rPr>
          <w:i/>
          <w:iCs/>
        </w:rPr>
      </w:pPr>
    </w:p>
    <w:p w14:paraId="0B8B70EE" w14:textId="77777777" w:rsidR="00861465" w:rsidRPr="00A3071B" w:rsidRDefault="00861465" w:rsidP="00861465">
      <w:pPr>
        <w:keepNext/>
        <w:keepLines/>
      </w:pPr>
      <w:r>
        <w:rPr>
          <w:b/>
        </w:rPr>
        <w:t>Discussion and conclusion:</w:t>
      </w:r>
    </w:p>
    <w:p w14:paraId="7F780AF0" w14:textId="37F4C757" w:rsidR="00861465" w:rsidRDefault="00861465" w:rsidP="00861465">
      <w:r>
        <w:t xml:space="preserve">Ericsson clarified that the conclusions should be agreed before sending this LS. This LS was then postponed. S2-2007035 was </w:t>
      </w:r>
      <w:r w:rsidRPr="004B3AA1">
        <w:rPr>
          <w:color w:val="FF0000"/>
        </w:rPr>
        <w:t xml:space="preserve">postponed </w:t>
      </w:r>
      <w:r>
        <w:t xml:space="preserve">and S2-2008107 was </w:t>
      </w:r>
      <w:r w:rsidRPr="004B3AA1">
        <w:rPr>
          <w:color w:val="FF0000"/>
        </w:rPr>
        <w:t>withdrawn</w:t>
      </w:r>
      <w:r>
        <w:t>.</w:t>
      </w:r>
    </w:p>
    <w:p w14:paraId="327FD723" w14:textId="4F6A14E9" w:rsidR="00861465" w:rsidRDefault="00861465" w:rsidP="00861465">
      <w:pPr>
        <w:pBdr>
          <w:top w:val="single" w:sz="4" w:space="1" w:color="auto"/>
        </w:pBdr>
      </w:pPr>
      <w:r>
        <w:rPr>
          <w:color w:val="0000FF"/>
        </w:rPr>
        <w:t>TD S2</w:t>
      </w:r>
      <w:r>
        <w:rPr>
          <w:color w:val="0000FF"/>
        </w:rPr>
        <w:noBreakHyphen/>
        <w:t>2008095</w:t>
      </w:r>
      <w:r w:rsidR="004B3AA1">
        <w:t xml:space="preserve"> </w:t>
      </w:r>
      <w:r>
        <w:t>(P-CR)</w:t>
      </w:r>
      <w:r w:rsidR="004B3AA1">
        <w:t xml:space="preserve"> </w:t>
      </w:r>
      <w:r>
        <w:t>KI#1: Interim Conclusion: 5GC Individual MBS traffic delivery method.</w:t>
      </w:r>
      <w:r w:rsidR="004B3AA1">
        <w:t xml:space="preserve"> </w:t>
      </w:r>
      <w:r>
        <w:t>(Source: Ericsson)</w:t>
      </w:r>
      <w:r w:rsidR="004B3AA1">
        <w:t xml:space="preserve"> </w:t>
      </w:r>
    </w:p>
    <w:p w14:paraId="6D6D1A00" w14:textId="77777777" w:rsidR="00861465" w:rsidRPr="00EE6CDE" w:rsidRDefault="00861465" w:rsidP="00861465">
      <w:pPr>
        <w:pStyle w:val="FP"/>
        <w:keepLines/>
        <w:rPr>
          <w:b/>
          <w:bCs/>
          <w:i/>
          <w:iCs/>
        </w:rPr>
      </w:pPr>
      <w:r w:rsidRPr="00EE6CDE">
        <w:rPr>
          <w:b/>
          <w:bCs/>
          <w:i/>
          <w:iCs/>
        </w:rPr>
        <w:t>e-mail comments:</w:t>
      </w:r>
    </w:p>
    <w:p w14:paraId="0D8B6C5C" w14:textId="77777777" w:rsidR="00861465" w:rsidRDefault="00861465" w:rsidP="00861465">
      <w:pPr>
        <w:pStyle w:val="FP"/>
        <w:keepLines/>
        <w:rPr>
          <w:i/>
          <w:iCs/>
        </w:rPr>
      </w:pPr>
    </w:p>
    <w:p w14:paraId="38C8D0BA" w14:textId="77777777" w:rsidR="00861465" w:rsidRPr="00A3071B" w:rsidRDefault="00861465" w:rsidP="00861465">
      <w:pPr>
        <w:keepNext/>
        <w:keepLines/>
      </w:pPr>
      <w:r>
        <w:rPr>
          <w:b/>
        </w:rPr>
        <w:t>Discussion and conclusion:</w:t>
      </w:r>
    </w:p>
    <w:p w14:paraId="0AFC381B" w14:textId="6CB71BCC" w:rsidR="00861465" w:rsidRPr="00861465" w:rsidRDefault="00861465" w:rsidP="00861465">
      <w:r w:rsidRPr="00861465">
        <w:rPr>
          <w:color w:val="0000FF"/>
        </w:rPr>
        <w:t xml:space="preserve">S2-2007264 </w:t>
      </w:r>
      <w:r>
        <w:t xml:space="preserve">should be merged into </w:t>
      </w:r>
      <w:r w:rsidRPr="00916E52">
        <w:rPr>
          <w:rFonts w:cs="Arial"/>
          <w:color w:val="0000FF"/>
          <w:szCs w:val="16"/>
          <w:lang w:eastAsia="en-US"/>
        </w:rPr>
        <w:t>S2</w:t>
      </w:r>
      <w:r w:rsidRPr="00916E52">
        <w:rPr>
          <w:rFonts w:cs="Arial"/>
          <w:color w:val="0000FF"/>
          <w:szCs w:val="16"/>
          <w:lang w:eastAsia="en-US"/>
        </w:rPr>
        <w:noBreakHyphen/>
      </w:r>
      <w:r>
        <w:rPr>
          <w:rFonts w:cs="Arial"/>
          <w:color w:val="0000FF"/>
          <w:szCs w:val="16"/>
          <w:lang w:eastAsia="en-US"/>
        </w:rPr>
        <w:t>2007937</w:t>
      </w:r>
      <w:r>
        <w:t xml:space="preserve"> instead of revised. </w:t>
      </w:r>
      <w:r>
        <w:rPr>
          <w:color w:val="0000FF"/>
        </w:rPr>
        <w:t>S2</w:t>
      </w:r>
      <w:r>
        <w:rPr>
          <w:color w:val="0000FF"/>
        </w:rPr>
        <w:noBreakHyphen/>
        <w:t>2008095</w:t>
      </w:r>
      <w:r>
        <w:t xml:space="preserve"> was then </w:t>
      </w:r>
      <w:r w:rsidRPr="00861465">
        <w:rPr>
          <w:color w:val="FF0000"/>
        </w:rPr>
        <w:t>withdrawn</w:t>
      </w:r>
      <w:r>
        <w:t>.</w:t>
      </w:r>
    </w:p>
    <w:p w14:paraId="5E371074" w14:textId="7E631B95" w:rsidR="00861465" w:rsidRDefault="00861465" w:rsidP="00861465">
      <w:pPr>
        <w:pBdr>
          <w:top w:val="single" w:sz="4" w:space="1" w:color="auto"/>
        </w:pBdr>
      </w:pPr>
      <w:r>
        <w:rPr>
          <w:color w:val="0000FF"/>
        </w:rPr>
        <w:t>TD S2</w:t>
      </w:r>
      <w:r>
        <w:rPr>
          <w:color w:val="0000FF"/>
        </w:rPr>
        <w:noBreakHyphen/>
        <w:t>2006837</w:t>
      </w:r>
      <w:r w:rsidR="004B3AA1">
        <w:t xml:space="preserve"> </w:t>
      </w:r>
      <w:r>
        <w:t>(P-CR)</w:t>
      </w:r>
      <w:r w:rsidR="004B3AA1">
        <w:t xml:space="preserve"> </w:t>
      </w:r>
      <w:r>
        <w:t xml:space="preserve">KI #7, Sol #18: Update to resolve </w:t>
      </w:r>
      <w:proofErr w:type="spellStart"/>
      <w:r>
        <w:t>ENs.</w:t>
      </w:r>
      <w:proofErr w:type="spellEnd"/>
      <w:r w:rsidR="004B3AA1">
        <w:t xml:space="preserve"> </w:t>
      </w:r>
      <w:r>
        <w:t>(Source: CATT)</w:t>
      </w:r>
      <w:r w:rsidR="004B3AA1">
        <w:t xml:space="preserve"> </w:t>
      </w:r>
    </w:p>
    <w:p w14:paraId="017F0BC2" w14:textId="77777777" w:rsidR="00861465" w:rsidRPr="00EE6CDE" w:rsidRDefault="00861465" w:rsidP="00861465">
      <w:pPr>
        <w:pStyle w:val="FP"/>
        <w:keepLines/>
        <w:rPr>
          <w:b/>
          <w:bCs/>
          <w:i/>
          <w:iCs/>
        </w:rPr>
      </w:pPr>
      <w:r w:rsidRPr="00EE6CDE">
        <w:rPr>
          <w:b/>
          <w:bCs/>
          <w:i/>
          <w:iCs/>
        </w:rPr>
        <w:t>e-mail comments:</w:t>
      </w:r>
    </w:p>
    <w:p w14:paraId="01F2CE3F" w14:textId="77777777" w:rsidR="00861465" w:rsidRDefault="00861465" w:rsidP="00861465">
      <w:pPr>
        <w:pStyle w:val="FP"/>
        <w:keepLines/>
        <w:rPr>
          <w:i/>
          <w:iCs/>
        </w:rPr>
      </w:pPr>
    </w:p>
    <w:p w14:paraId="5ADF0647" w14:textId="77777777" w:rsidR="00861465" w:rsidRPr="00A3071B" w:rsidRDefault="00861465" w:rsidP="00861465">
      <w:pPr>
        <w:keepNext/>
        <w:keepLines/>
      </w:pPr>
      <w:r>
        <w:rPr>
          <w:b/>
        </w:rPr>
        <w:t>Discussion and conclusion:</w:t>
      </w:r>
    </w:p>
    <w:p w14:paraId="3900AA65" w14:textId="7389D398" w:rsidR="00861465" w:rsidRPr="00861465" w:rsidRDefault="00861465" w:rsidP="00861465">
      <w:r>
        <w:t>S2 2006837r01 with a clarification of the first paragraph: '</w:t>
      </w:r>
      <w:r w:rsidRPr="00861465">
        <w:rPr>
          <w:i/>
          <w:iCs/>
          <w:color w:val="0000FF"/>
        </w:rPr>
        <w:t>This solution addresses Key Issue #7 'Reliable delivery mode switching between unicast and multicast'. The solution applies to baseline architecture 1. Editor's note: Assumed baseline architecture is FFS and whether SMF or MB-SMF or both are involved in each step in clause 6.18.2 is FFS</w:t>
      </w:r>
      <w:r>
        <w:t xml:space="preserve">.'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2007955</w:t>
      </w:r>
      <w:r>
        <w:t xml:space="preserve">, which was </w:t>
      </w:r>
      <w:r>
        <w:rPr>
          <w:color w:val="FF0000"/>
        </w:rPr>
        <w:t>approved</w:t>
      </w:r>
      <w:r>
        <w:t>.</w:t>
      </w:r>
    </w:p>
    <w:p w14:paraId="7CC219A6" w14:textId="04E06927" w:rsidR="00861465" w:rsidRDefault="00861465" w:rsidP="00861465">
      <w:pPr>
        <w:pBdr>
          <w:top w:val="single" w:sz="4" w:space="1" w:color="auto"/>
        </w:pBdr>
      </w:pPr>
      <w:r>
        <w:rPr>
          <w:color w:val="0000FF"/>
        </w:rPr>
        <w:t>TD S2</w:t>
      </w:r>
      <w:r>
        <w:rPr>
          <w:color w:val="0000FF"/>
        </w:rPr>
        <w:noBreakHyphen/>
        <w:t>2008254</w:t>
      </w:r>
      <w:r w:rsidR="004B3AA1">
        <w:t xml:space="preserve"> </w:t>
      </w:r>
      <w:r>
        <w:t>(P-CR)</w:t>
      </w:r>
      <w:r w:rsidR="004B3AA1">
        <w:t xml:space="preserve"> </w:t>
      </w:r>
      <w:r>
        <w:t>KI#6 evaluation and conclusion.</w:t>
      </w:r>
      <w:r w:rsidR="004B3AA1">
        <w:t xml:space="preserve"> </w:t>
      </w:r>
      <w:r>
        <w:t>(Source: Qualcomm)</w:t>
      </w:r>
      <w:r w:rsidR="004B3AA1">
        <w:t xml:space="preserve"> </w:t>
      </w:r>
    </w:p>
    <w:p w14:paraId="3D5EE373" w14:textId="513AD7EE" w:rsidR="00861465" w:rsidRPr="00EE6CDE" w:rsidRDefault="00861465" w:rsidP="00861465">
      <w:pPr>
        <w:pStyle w:val="FP"/>
        <w:keepLines/>
        <w:rPr>
          <w:b/>
          <w:bCs/>
          <w:i/>
          <w:iCs/>
        </w:rPr>
      </w:pPr>
      <w:r w:rsidRPr="00EE6CDE">
        <w:rPr>
          <w:b/>
          <w:bCs/>
          <w:i/>
          <w:iCs/>
        </w:rPr>
        <w:t>e-mail comments</w:t>
      </w:r>
      <w:r>
        <w:rPr>
          <w:b/>
          <w:bCs/>
          <w:i/>
          <w:iCs/>
        </w:rPr>
        <w:t xml:space="preserve"> (for S2-2007332)</w:t>
      </w:r>
      <w:r w:rsidRPr="00EE6CDE">
        <w:rPr>
          <w:b/>
          <w:bCs/>
          <w:i/>
          <w:iCs/>
        </w:rPr>
        <w:t>:</w:t>
      </w:r>
    </w:p>
    <w:p w14:paraId="535A5AD2" w14:textId="77777777" w:rsidR="00861465" w:rsidRDefault="00861465" w:rsidP="00861465">
      <w:pPr>
        <w:pStyle w:val="FP"/>
        <w:keepLines/>
        <w:rPr>
          <w:i/>
          <w:iCs/>
        </w:rPr>
      </w:pPr>
      <w:r>
        <w:rPr>
          <w:i/>
          <w:iCs/>
        </w:rPr>
        <w:t>George (Ericsson): Ericsson provides comments. Not acceptable to Ericsson as a basis for inclusion in the TR.</w:t>
      </w:r>
    </w:p>
    <w:p w14:paraId="5C104845" w14:textId="77777777" w:rsidR="00861465" w:rsidRDefault="00861465" w:rsidP="00861465">
      <w:pPr>
        <w:pStyle w:val="FP"/>
        <w:keepLines/>
        <w:rPr>
          <w:i/>
          <w:iCs/>
        </w:rPr>
      </w:pPr>
      <w:r>
        <w:rPr>
          <w:i/>
          <w:iCs/>
        </w:rPr>
        <w:t>Alessio (Nokia) provides r01</w:t>
      </w:r>
    </w:p>
    <w:p w14:paraId="6ADA605F" w14:textId="77777777" w:rsidR="00861465" w:rsidRDefault="00861465" w:rsidP="00861465">
      <w:pPr>
        <w:pStyle w:val="FP"/>
        <w:keepLines/>
        <w:rPr>
          <w:i/>
          <w:iCs/>
        </w:rPr>
      </w:pPr>
      <w:r>
        <w:rPr>
          <w:i/>
          <w:iCs/>
        </w:rPr>
        <w:t>George (Ericsson) provides r02</w:t>
      </w:r>
    </w:p>
    <w:p w14:paraId="3BA0FD5E" w14:textId="77777777" w:rsidR="00861465" w:rsidRDefault="00861465" w:rsidP="00861465">
      <w:pPr>
        <w:pStyle w:val="FP"/>
        <w:keepLines/>
        <w:rPr>
          <w:i/>
          <w:iCs/>
        </w:rPr>
      </w:pPr>
      <w:proofErr w:type="spellStart"/>
      <w:r>
        <w:rPr>
          <w:i/>
          <w:iCs/>
        </w:rPr>
        <w:t>Iskren</w:t>
      </w:r>
      <w:proofErr w:type="spellEnd"/>
      <w:r>
        <w:rPr>
          <w:i/>
          <w:iCs/>
        </w:rPr>
        <w:t xml:space="preserve"> (NEC) provides r03</w:t>
      </w:r>
    </w:p>
    <w:p w14:paraId="0A592EB2" w14:textId="77777777" w:rsidR="00861465" w:rsidRDefault="00861465" w:rsidP="00861465">
      <w:pPr>
        <w:pStyle w:val="FP"/>
        <w:keepLines/>
        <w:rPr>
          <w:i/>
          <w:iCs/>
        </w:rPr>
      </w:pPr>
      <w:proofErr w:type="spellStart"/>
      <w:r>
        <w:rPr>
          <w:i/>
          <w:iCs/>
        </w:rPr>
        <w:t>Tricci</w:t>
      </w:r>
      <w:proofErr w:type="spellEnd"/>
      <w:r>
        <w:rPr>
          <w:i/>
          <w:iCs/>
        </w:rPr>
        <w:t xml:space="preserve"> (ZTE) provides r04 to make the evaluations to be more like solution principles format.</w:t>
      </w:r>
    </w:p>
    <w:p w14:paraId="19D4B22B" w14:textId="77777777" w:rsidR="00861465" w:rsidRDefault="00861465" w:rsidP="00861465">
      <w:pPr>
        <w:pStyle w:val="FP"/>
        <w:keepLines/>
        <w:rPr>
          <w:i/>
          <w:iCs/>
        </w:rPr>
      </w:pPr>
      <w:r>
        <w:rPr>
          <w:i/>
          <w:iCs/>
        </w:rPr>
        <w:t>Alessio (</w:t>
      </w:r>
      <w:proofErr w:type="spellStart"/>
      <w:r>
        <w:rPr>
          <w:i/>
          <w:iCs/>
        </w:rPr>
        <w:t>nokia</w:t>
      </w:r>
      <w:proofErr w:type="spellEnd"/>
      <w:r>
        <w:rPr>
          <w:i/>
          <w:iCs/>
        </w:rPr>
        <w:t>) comments and cannot accept r03</w:t>
      </w:r>
    </w:p>
    <w:p w14:paraId="65010E5B" w14:textId="77777777" w:rsidR="00861465" w:rsidRDefault="00861465" w:rsidP="00861465">
      <w:pPr>
        <w:pStyle w:val="FP"/>
        <w:keepLines/>
        <w:rPr>
          <w:i/>
          <w:iCs/>
        </w:rPr>
      </w:pPr>
      <w:proofErr w:type="spellStart"/>
      <w:r>
        <w:rPr>
          <w:i/>
          <w:iCs/>
        </w:rPr>
        <w:t>Iskren</w:t>
      </w:r>
      <w:proofErr w:type="spellEnd"/>
      <w:r>
        <w:rPr>
          <w:i/>
          <w:iCs/>
        </w:rPr>
        <w:t xml:space="preserve"> (NEC) comments and cannot accept r01 and r02</w:t>
      </w:r>
    </w:p>
    <w:p w14:paraId="6DF51E76" w14:textId="77777777" w:rsidR="00861465" w:rsidRDefault="00861465" w:rsidP="00861465">
      <w:pPr>
        <w:pStyle w:val="FP"/>
        <w:keepLines/>
        <w:rPr>
          <w:i/>
          <w:iCs/>
        </w:rPr>
      </w:pPr>
      <w:proofErr w:type="spellStart"/>
      <w:r>
        <w:rPr>
          <w:i/>
          <w:iCs/>
        </w:rPr>
        <w:t>Tricci</w:t>
      </w:r>
      <w:proofErr w:type="spellEnd"/>
      <w:r>
        <w:rPr>
          <w:i/>
          <w:iCs/>
        </w:rPr>
        <w:t xml:space="preserve"> (ZTE) suggests a mutually respectful way forward for merging.</w:t>
      </w:r>
    </w:p>
    <w:p w14:paraId="421DB8C0" w14:textId="77777777" w:rsidR="00861465" w:rsidRDefault="00861465" w:rsidP="00861465">
      <w:pPr>
        <w:pStyle w:val="FP"/>
        <w:keepLines/>
        <w:rPr>
          <w:i/>
          <w:iCs/>
        </w:rPr>
      </w:pPr>
      <w:r>
        <w:rPr>
          <w:i/>
          <w:iCs/>
        </w:rPr>
        <w:t>George (Ericsson) provides r05 updating solution 40.</w:t>
      </w:r>
    </w:p>
    <w:p w14:paraId="46B0E88E" w14:textId="77777777" w:rsidR="00861465" w:rsidRDefault="00861465" w:rsidP="00861465">
      <w:pPr>
        <w:pStyle w:val="FP"/>
        <w:keepLines/>
        <w:rPr>
          <w:i/>
          <w:iCs/>
        </w:rPr>
      </w:pPr>
      <w:r>
        <w:rPr>
          <w:i/>
          <w:iCs/>
        </w:rPr>
        <w:t>=== Phase 1 revisions Deadline ===</w:t>
      </w:r>
    </w:p>
    <w:p w14:paraId="3E1E0F2C" w14:textId="77777777" w:rsidR="00861465" w:rsidRDefault="00861465" w:rsidP="00861465">
      <w:pPr>
        <w:pStyle w:val="FP"/>
        <w:keepLines/>
        <w:rPr>
          <w:i/>
          <w:iCs/>
        </w:rPr>
      </w:pPr>
      <w:r>
        <w:rPr>
          <w:i/>
          <w:iCs/>
        </w:rPr>
        <w:lastRenderedPageBreak/>
        <w:t>=== CC#2 ===</w:t>
      </w:r>
    </w:p>
    <w:p w14:paraId="7AA3F059" w14:textId="77777777" w:rsidR="00861465" w:rsidRDefault="00861465" w:rsidP="00861465">
      <w:pPr>
        <w:pStyle w:val="FP"/>
        <w:keepLines/>
        <w:rPr>
          <w:i/>
          <w:iCs/>
        </w:rPr>
      </w:pPr>
      <w:proofErr w:type="spellStart"/>
      <w:r>
        <w:rPr>
          <w:i/>
          <w:iCs/>
        </w:rPr>
        <w:t>Iskren</w:t>
      </w:r>
      <w:proofErr w:type="spellEnd"/>
      <w:r>
        <w:rPr>
          <w:i/>
          <w:iCs/>
        </w:rPr>
        <w:t xml:space="preserve"> (NEC) provides r06 with updates to solution 27.</w:t>
      </w:r>
    </w:p>
    <w:p w14:paraId="3F3E68DD" w14:textId="77777777" w:rsidR="00861465" w:rsidRDefault="00861465" w:rsidP="00861465">
      <w:pPr>
        <w:pStyle w:val="FP"/>
        <w:keepLines/>
        <w:rPr>
          <w:i/>
          <w:iCs/>
        </w:rPr>
      </w:pPr>
      <w:r>
        <w:rPr>
          <w:i/>
          <w:iCs/>
        </w:rPr>
        <w:t>Peter Hedman (Ericsson) provides r07</w:t>
      </w:r>
    </w:p>
    <w:p w14:paraId="215951EB" w14:textId="77777777" w:rsidR="00861465" w:rsidRDefault="00861465" w:rsidP="00861465">
      <w:pPr>
        <w:pStyle w:val="FP"/>
        <w:keepLines/>
        <w:rPr>
          <w:i/>
          <w:iCs/>
        </w:rPr>
      </w:pPr>
      <w:r>
        <w:rPr>
          <w:i/>
          <w:iCs/>
        </w:rPr>
        <w:t>Haiyang (Huawei) provides r08</w:t>
      </w:r>
    </w:p>
    <w:p w14:paraId="2A528E12" w14:textId="77777777" w:rsidR="00861465" w:rsidRDefault="00861465" w:rsidP="00861465">
      <w:pPr>
        <w:pStyle w:val="FP"/>
        <w:keepLines/>
        <w:rPr>
          <w:i/>
          <w:iCs/>
        </w:rPr>
      </w:pPr>
      <w:proofErr w:type="spellStart"/>
      <w:r>
        <w:rPr>
          <w:i/>
          <w:iCs/>
        </w:rPr>
        <w:t>Iskren</w:t>
      </w:r>
      <w:proofErr w:type="spellEnd"/>
      <w:r>
        <w:rPr>
          <w:i/>
          <w:iCs/>
        </w:rPr>
        <w:t xml:space="preserve"> (NEC) provides r09</w:t>
      </w:r>
    </w:p>
    <w:p w14:paraId="5BA15265" w14:textId="77777777" w:rsidR="00861465" w:rsidRDefault="00861465" w:rsidP="00861465">
      <w:pPr>
        <w:pStyle w:val="FP"/>
        <w:keepLines/>
        <w:rPr>
          <w:i/>
          <w:iCs/>
        </w:rPr>
      </w:pPr>
      <w:r>
        <w:rPr>
          <w:i/>
          <w:iCs/>
        </w:rPr>
        <w:t>Patrice (Huawei) provides r10.</w:t>
      </w:r>
    </w:p>
    <w:p w14:paraId="57AA4143" w14:textId="77777777" w:rsidR="00861465" w:rsidRDefault="00861465" w:rsidP="00861465">
      <w:pPr>
        <w:pStyle w:val="FP"/>
        <w:keepLines/>
        <w:rPr>
          <w:i/>
          <w:iCs/>
        </w:rPr>
      </w:pPr>
      <w:proofErr w:type="spellStart"/>
      <w:r>
        <w:rPr>
          <w:i/>
          <w:iCs/>
        </w:rPr>
        <w:t>Iskren</w:t>
      </w:r>
      <w:proofErr w:type="spellEnd"/>
      <w:r>
        <w:rPr>
          <w:i/>
          <w:iCs/>
        </w:rPr>
        <w:t xml:space="preserve"> (NEC) provides r11.</w:t>
      </w:r>
    </w:p>
    <w:p w14:paraId="61226E23" w14:textId="77777777" w:rsidR="00861465" w:rsidRDefault="00861465" w:rsidP="00861465">
      <w:pPr>
        <w:pStyle w:val="FP"/>
        <w:keepLines/>
        <w:rPr>
          <w:i/>
          <w:iCs/>
        </w:rPr>
      </w:pPr>
      <w:r>
        <w:rPr>
          <w:i/>
          <w:iCs/>
        </w:rPr>
        <w:t>Alessio (</w:t>
      </w:r>
      <w:proofErr w:type="spellStart"/>
      <w:r>
        <w:rPr>
          <w:i/>
          <w:iCs/>
        </w:rPr>
        <w:t>nokia</w:t>
      </w:r>
      <w:proofErr w:type="spellEnd"/>
      <w:r>
        <w:rPr>
          <w:i/>
          <w:iCs/>
        </w:rPr>
        <w:t>) provide r12.</w:t>
      </w:r>
    </w:p>
    <w:p w14:paraId="61CDEBE5" w14:textId="77777777" w:rsidR="00861465" w:rsidRDefault="00861465" w:rsidP="00861465">
      <w:pPr>
        <w:pStyle w:val="FP"/>
        <w:keepLines/>
        <w:rPr>
          <w:i/>
          <w:iCs/>
        </w:rPr>
      </w:pPr>
      <w:r>
        <w:rPr>
          <w:i/>
          <w:iCs/>
        </w:rPr>
        <w:t>Patrice (Huawei) comments that r12 seems to have been based inadvertently on r09. Provides r13 reinserting the comments in r10.</w:t>
      </w:r>
    </w:p>
    <w:p w14:paraId="22DEA51D" w14:textId="77777777" w:rsidR="00861465" w:rsidRDefault="00861465" w:rsidP="00861465">
      <w:pPr>
        <w:pStyle w:val="FP"/>
        <w:keepLines/>
        <w:rPr>
          <w:i/>
          <w:iCs/>
        </w:rPr>
      </w:pPr>
      <w:r>
        <w:rPr>
          <w:i/>
          <w:iCs/>
        </w:rPr>
        <w:t>Alessio (</w:t>
      </w:r>
      <w:proofErr w:type="spellStart"/>
      <w:r>
        <w:rPr>
          <w:i/>
          <w:iCs/>
        </w:rPr>
        <w:t>nokia</w:t>
      </w:r>
      <w:proofErr w:type="spellEnd"/>
      <w:r>
        <w:rPr>
          <w:i/>
          <w:iCs/>
        </w:rPr>
        <w:t>) provides r14.</w:t>
      </w:r>
    </w:p>
    <w:p w14:paraId="53DDCB4E" w14:textId="77777777" w:rsidR="00861465" w:rsidRDefault="00861465" w:rsidP="00861465">
      <w:pPr>
        <w:pStyle w:val="FP"/>
        <w:keepLines/>
        <w:rPr>
          <w:i/>
          <w:iCs/>
        </w:rPr>
      </w:pPr>
      <w:proofErr w:type="spellStart"/>
      <w:r>
        <w:rPr>
          <w:i/>
          <w:iCs/>
        </w:rPr>
        <w:t>Iskren</w:t>
      </w:r>
      <w:proofErr w:type="spellEnd"/>
      <w:r>
        <w:rPr>
          <w:i/>
          <w:iCs/>
        </w:rPr>
        <w:t xml:space="preserve"> (NEC) provides r15.</w:t>
      </w:r>
    </w:p>
    <w:p w14:paraId="242F7883" w14:textId="77777777" w:rsidR="00861465" w:rsidRDefault="00861465" w:rsidP="00861465">
      <w:pPr>
        <w:pStyle w:val="FP"/>
        <w:keepLines/>
        <w:rPr>
          <w:i/>
          <w:iCs/>
        </w:rPr>
      </w:pPr>
      <w:r>
        <w:rPr>
          <w:i/>
          <w:iCs/>
        </w:rPr>
        <w:t>=== Phase 2 revisions deadline ===</w:t>
      </w:r>
    </w:p>
    <w:p w14:paraId="6DCDDA5D" w14:textId="77777777" w:rsidR="00861465" w:rsidRDefault="00861465" w:rsidP="00861465">
      <w:pPr>
        <w:pStyle w:val="FP"/>
        <w:keepLines/>
        <w:rPr>
          <w:i/>
          <w:iCs/>
        </w:rPr>
      </w:pPr>
      <w:r>
        <w:rPr>
          <w:i/>
          <w:iCs/>
        </w:rPr>
        <w:t>Peter Hedman (Ericsson) have comments on r15, but ok to agree r15 now and fix the table at the next meeting.</w:t>
      </w:r>
    </w:p>
    <w:p w14:paraId="439B1714" w14:textId="77777777" w:rsidR="00861465" w:rsidRDefault="00861465" w:rsidP="00861465">
      <w:pPr>
        <w:pStyle w:val="FP"/>
        <w:keepLines/>
        <w:rPr>
          <w:i/>
          <w:iCs/>
        </w:rPr>
      </w:pPr>
      <w:r>
        <w:rPr>
          <w:i/>
          <w:iCs/>
        </w:rPr>
        <w:t>Patrice (Huawei) objects to r00~r09, r12, r14~15. Can only accept r10~r11, r13. Could accept r15 if the following cyan-highlighted statement is removed from sol#28: 'but these are not is scope of KI#6'.</w:t>
      </w:r>
    </w:p>
    <w:p w14:paraId="0A5DE3BD" w14:textId="77777777" w:rsidR="00861465" w:rsidRDefault="00861465" w:rsidP="00861465">
      <w:pPr>
        <w:pStyle w:val="FP"/>
        <w:keepLines/>
        <w:rPr>
          <w:i/>
          <w:iCs/>
        </w:rPr>
      </w:pPr>
      <w:r>
        <w:rPr>
          <w:i/>
          <w:iCs/>
        </w:rPr>
        <w:t>=== Phase 2 final deadline ===</w:t>
      </w:r>
    </w:p>
    <w:p w14:paraId="62C966C3" w14:textId="77777777" w:rsidR="00861465" w:rsidRDefault="00861465" w:rsidP="00861465">
      <w:pPr>
        <w:pStyle w:val="FP"/>
        <w:keepLines/>
        <w:rPr>
          <w:i/>
          <w:iCs/>
        </w:rPr>
      </w:pPr>
      <w:r>
        <w:rPr>
          <w:i/>
          <w:iCs/>
        </w:rPr>
        <w:t>Peter Hedman (Ericsson) provides reply to Huawei. Still proposes to accept r15 and further progress the KI at the next meeting.</w:t>
      </w:r>
    </w:p>
    <w:p w14:paraId="1587227C" w14:textId="77777777" w:rsidR="00861465" w:rsidRDefault="00861465" w:rsidP="00861465">
      <w:pPr>
        <w:pStyle w:val="FP"/>
        <w:keepLines/>
        <w:rPr>
          <w:i/>
          <w:iCs/>
        </w:rPr>
      </w:pPr>
      <w:r>
        <w:rPr>
          <w:i/>
          <w:iCs/>
        </w:rPr>
        <w:t>=== CC#3 ===</w:t>
      </w:r>
    </w:p>
    <w:p w14:paraId="7C488D36" w14:textId="4A6CC70E" w:rsidR="00861465" w:rsidRDefault="00861465" w:rsidP="00861465">
      <w:pPr>
        <w:pStyle w:val="FP"/>
        <w:keepLines/>
        <w:rPr>
          <w:i/>
          <w:iCs/>
        </w:rPr>
      </w:pPr>
      <w:r>
        <w:rPr>
          <w:i/>
          <w:iCs/>
        </w:rPr>
        <w:t>Peter Hedman (Ericsson) provides reply to Huawei and proposes a way forward.</w:t>
      </w:r>
    </w:p>
    <w:p w14:paraId="4A1D42F2" w14:textId="77777777" w:rsidR="00861465" w:rsidRDefault="00861465" w:rsidP="00861465">
      <w:pPr>
        <w:pStyle w:val="FP"/>
        <w:keepLines/>
        <w:rPr>
          <w:i/>
          <w:iCs/>
        </w:rPr>
      </w:pPr>
    </w:p>
    <w:p w14:paraId="065E5A0A" w14:textId="77777777" w:rsidR="00861465" w:rsidRPr="00A3071B" w:rsidRDefault="00861465" w:rsidP="00861465">
      <w:pPr>
        <w:keepNext/>
        <w:keepLines/>
      </w:pPr>
      <w:r>
        <w:rPr>
          <w:b/>
        </w:rPr>
        <w:t>Discussion and conclusion:</w:t>
      </w:r>
    </w:p>
    <w:p w14:paraId="6CB0EA34" w14:textId="64577864" w:rsidR="00861465" w:rsidRDefault="00861465" w:rsidP="00861465">
      <w:r>
        <w:t>Huawei commented that the statement in r15 '</w:t>
      </w:r>
      <w:r w:rsidRPr="00861465">
        <w:rPr>
          <w:i/>
          <w:iCs/>
          <w:color w:val="0000FF"/>
        </w:rPr>
        <w:t>but these are not in Scope of KI#6</w:t>
      </w:r>
      <w:r>
        <w:t xml:space="preserve">' needs to be removed. Ericsson commented that this proposal arrived on the deadline and it was difficult to react in time. Nokia commented that this is an evaluation and suggested asking whether there are objections to r15. ZTE suggested agreeing r16 which removes the controversial part and keeps the intention of the bullet. Huawei did not agree with r16. </w:t>
      </w:r>
      <w:r w:rsidRPr="004B3AA1">
        <w:rPr>
          <w:color w:val="0000FF"/>
        </w:rPr>
        <w:t>S2-2007332</w:t>
      </w:r>
      <w:r>
        <w:t xml:space="preserve"> was then </w:t>
      </w:r>
      <w:r w:rsidRPr="00861465">
        <w:rPr>
          <w:color w:val="FF0000"/>
        </w:rPr>
        <w:t xml:space="preserve">postponed </w:t>
      </w:r>
      <w:r>
        <w:t xml:space="preserve">and </w:t>
      </w:r>
      <w:r w:rsidRPr="004B3AA1">
        <w:rPr>
          <w:color w:val="0000FF"/>
        </w:rPr>
        <w:t>S2-2008254</w:t>
      </w:r>
      <w:r>
        <w:t xml:space="preserve"> was </w:t>
      </w:r>
      <w:r w:rsidRPr="00861465">
        <w:rPr>
          <w:color w:val="FF0000"/>
        </w:rPr>
        <w:t>withdrawn</w:t>
      </w:r>
      <w:r>
        <w:t>.</w:t>
      </w:r>
    </w:p>
    <w:p w14:paraId="5F612876" w14:textId="008B34C2" w:rsidR="00861465" w:rsidRDefault="00861465" w:rsidP="00861465">
      <w:pPr>
        <w:pBdr>
          <w:top w:val="single" w:sz="4" w:space="1" w:color="auto"/>
        </w:pBdr>
      </w:pPr>
      <w:r>
        <w:rPr>
          <w:color w:val="0000FF"/>
        </w:rPr>
        <w:t>TD S2</w:t>
      </w:r>
      <w:r>
        <w:rPr>
          <w:color w:val="0000FF"/>
        </w:rPr>
        <w:noBreakHyphen/>
        <w:t>2007330</w:t>
      </w:r>
      <w:r w:rsidR="004B3AA1">
        <w:t xml:space="preserve"> </w:t>
      </w:r>
      <w:r>
        <w:t>(P-CR)</w:t>
      </w:r>
      <w:r w:rsidR="004B3AA1">
        <w:t xml:space="preserve"> </w:t>
      </w:r>
      <w:r>
        <w:t>KI #7, New Sol: Compatibility of S-NSSAIs operating frequency bands with UE Radio Capabilities.</w:t>
      </w:r>
      <w:r w:rsidR="004B3AA1">
        <w:t xml:space="preserve"> </w:t>
      </w:r>
      <w:r>
        <w:t>(Source: Qualcomm Incorporated, T-Mobile USA)</w:t>
      </w:r>
      <w:r w:rsidR="004B3AA1">
        <w:t xml:space="preserve"> </w:t>
      </w:r>
    </w:p>
    <w:p w14:paraId="2D5A2B03" w14:textId="77777777" w:rsidR="00861465" w:rsidRPr="00EE6CDE" w:rsidRDefault="00861465" w:rsidP="00861465">
      <w:pPr>
        <w:pStyle w:val="FP"/>
        <w:keepLines/>
        <w:rPr>
          <w:b/>
          <w:bCs/>
          <w:i/>
          <w:iCs/>
        </w:rPr>
      </w:pPr>
      <w:r w:rsidRPr="00EE6CDE">
        <w:rPr>
          <w:b/>
          <w:bCs/>
          <w:i/>
          <w:iCs/>
        </w:rPr>
        <w:t>e-mail comments:</w:t>
      </w:r>
    </w:p>
    <w:p w14:paraId="21461E5D" w14:textId="77777777" w:rsidR="00861465" w:rsidRDefault="00861465" w:rsidP="00861465">
      <w:pPr>
        <w:pStyle w:val="FP"/>
        <w:keepLines/>
        <w:rPr>
          <w:i/>
          <w:iCs/>
        </w:rPr>
      </w:pPr>
      <w:r>
        <w:rPr>
          <w:i/>
          <w:iCs/>
        </w:rPr>
        <w:t>Alessio (</w:t>
      </w:r>
      <w:proofErr w:type="spellStart"/>
      <w:r>
        <w:rPr>
          <w:i/>
          <w:iCs/>
        </w:rPr>
        <w:t>nokia</w:t>
      </w:r>
      <w:proofErr w:type="spellEnd"/>
      <w:r>
        <w:rPr>
          <w:i/>
          <w:iCs/>
        </w:rPr>
        <w:t>) provides r01</w:t>
      </w:r>
    </w:p>
    <w:p w14:paraId="307126C3" w14:textId="77777777" w:rsidR="00861465" w:rsidRDefault="00861465" w:rsidP="00861465">
      <w:pPr>
        <w:pStyle w:val="FP"/>
        <w:keepLines/>
        <w:rPr>
          <w:i/>
          <w:iCs/>
        </w:rPr>
      </w:pPr>
      <w:r>
        <w:rPr>
          <w:i/>
          <w:iCs/>
        </w:rPr>
        <w:t>=== Phase 2 revisions deadline ===</w:t>
      </w:r>
    </w:p>
    <w:p w14:paraId="1F4BDB13" w14:textId="77777777" w:rsidR="00861465" w:rsidRDefault="00861465" w:rsidP="00861465">
      <w:pPr>
        <w:pStyle w:val="FP"/>
        <w:keepLines/>
        <w:rPr>
          <w:i/>
          <w:iCs/>
        </w:rPr>
      </w:pPr>
      <w:r>
        <w:rPr>
          <w:i/>
          <w:iCs/>
        </w:rPr>
        <w:t>Patrice (Huawei) objects to r01, and can only accept the original version.</w:t>
      </w:r>
    </w:p>
    <w:p w14:paraId="36C729E9" w14:textId="77777777" w:rsidR="00861465" w:rsidRDefault="00861465" w:rsidP="00861465">
      <w:pPr>
        <w:pStyle w:val="FP"/>
        <w:keepLines/>
        <w:rPr>
          <w:i/>
          <w:iCs/>
        </w:rPr>
      </w:pPr>
      <w:r>
        <w:rPr>
          <w:i/>
          <w:iCs/>
        </w:rPr>
        <w:t>=== Phase 2 final deadline ===</w:t>
      </w:r>
    </w:p>
    <w:p w14:paraId="35248C7F" w14:textId="77777777" w:rsidR="00861465" w:rsidRDefault="00861465" w:rsidP="00861465">
      <w:pPr>
        <w:pStyle w:val="FP"/>
        <w:keepLines/>
        <w:rPr>
          <w:i/>
          <w:iCs/>
        </w:rPr>
      </w:pPr>
      <w:r>
        <w:rPr>
          <w:i/>
          <w:iCs/>
        </w:rPr>
        <w:t>Alessio (Nokia) cannot accept r00, for avoidance of doubt</w:t>
      </w:r>
    </w:p>
    <w:p w14:paraId="269984B8" w14:textId="77777777" w:rsidR="00861465" w:rsidRDefault="00861465" w:rsidP="00861465">
      <w:pPr>
        <w:pStyle w:val="FP"/>
        <w:keepLines/>
        <w:rPr>
          <w:i/>
          <w:iCs/>
        </w:rPr>
      </w:pPr>
      <w:r>
        <w:rPr>
          <w:i/>
          <w:iCs/>
        </w:rPr>
        <w:t>Alessio (Nokia) observes TAO notes asked in the notes whether to approve r01 and Patrice objected</w:t>
      </w:r>
    </w:p>
    <w:p w14:paraId="7730CB08" w14:textId="190ED46E" w:rsidR="00861465" w:rsidRDefault="00861465" w:rsidP="00861465">
      <w:pPr>
        <w:pStyle w:val="FP"/>
        <w:keepLines/>
        <w:rPr>
          <w:i/>
          <w:iCs/>
        </w:rPr>
      </w:pPr>
      <w:r>
        <w:rPr>
          <w:i/>
          <w:iCs/>
        </w:rPr>
        <w:t>=== CC#3 ===</w:t>
      </w:r>
    </w:p>
    <w:p w14:paraId="68F84B09" w14:textId="77777777" w:rsidR="00861465" w:rsidRDefault="00861465" w:rsidP="00861465">
      <w:pPr>
        <w:pStyle w:val="FP"/>
        <w:keepLines/>
        <w:rPr>
          <w:i/>
          <w:iCs/>
        </w:rPr>
      </w:pPr>
    </w:p>
    <w:p w14:paraId="0FB450F2" w14:textId="77777777" w:rsidR="00861465" w:rsidRPr="00A3071B" w:rsidRDefault="00861465" w:rsidP="00861465">
      <w:pPr>
        <w:keepNext/>
        <w:keepLines/>
      </w:pPr>
      <w:r>
        <w:rPr>
          <w:b/>
        </w:rPr>
        <w:t>Discussion and conclusion:</w:t>
      </w:r>
    </w:p>
    <w:p w14:paraId="27269CE3" w14:textId="425F2657" w:rsidR="00861465" w:rsidRDefault="00861465" w:rsidP="00861465">
      <w:r>
        <w:t xml:space="preserve">r01 was agreed. This was revised in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2007956</w:t>
      </w:r>
      <w:r>
        <w:t xml:space="preserve">, which was </w:t>
      </w:r>
      <w:r>
        <w:rPr>
          <w:color w:val="FF0000"/>
        </w:rPr>
        <w:t>approved</w:t>
      </w:r>
      <w:r>
        <w:t>.</w:t>
      </w:r>
    </w:p>
    <w:p w14:paraId="4F1294A6" w14:textId="69F37FC0" w:rsidR="00861465" w:rsidRDefault="00861465" w:rsidP="00861465">
      <w:pPr>
        <w:pBdr>
          <w:top w:val="single" w:sz="4" w:space="1" w:color="auto"/>
        </w:pBdr>
      </w:pPr>
      <w:r>
        <w:rPr>
          <w:color w:val="0000FF"/>
        </w:rPr>
        <w:t>TD S2</w:t>
      </w:r>
      <w:r>
        <w:rPr>
          <w:color w:val="0000FF"/>
        </w:rPr>
        <w:noBreakHyphen/>
        <w:t>2008294</w:t>
      </w:r>
      <w:r w:rsidR="004B3AA1">
        <w:t xml:space="preserve"> </w:t>
      </w:r>
      <w:r>
        <w:t>(P-CR)</w:t>
      </w:r>
      <w:r w:rsidR="004B3AA1">
        <w:t xml:space="preserve"> </w:t>
      </w:r>
      <w:r>
        <w:t>KI#3: Sol#47 update. (Source: Ericsson)</w:t>
      </w:r>
    </w:p>
    <w:p w14:paraId="16DD8CFB" w14:textId="08980D53" w:rsidR="00861465" w:rsidRPr="00EE6CDE" w:rsidRDefault="00861465" w:rsidP="00861465">
      <w:pPr>
        <w:pStyle w:val="FP"/>
        <w:keepLines/>
        <w:rPr>
          <w:b/>
          <w:bCs/>
          <w:i/>
          <w:iCs/>
        </w:rPr>
      </w:pPr>
      <w:r w:rsidRPr="00EE6CDE">
        <w:rPr>
          <w:b/>
          <w:bCs/>
          <w:i/>
          <w:iCs/>
        </w:rPr>
        <w:t>e-mail comments</w:t>
      </w:r>
      <w:r w:rsidR="004B3AA1">
        <w:rPr>
          <w:b/>
          <w:bCs/>
          <w:i/>
          <w:iCs/>
        </w:rPr>
        <w:t xml:space="preserve"> (of S2-2007271)</w:t>
      </w:r>
      <w:r w:rsidRPr="00EE6CDE">
        <w:rPr>
          <w:b/>
          <w:bCs/>
          <w:i/>
          <w:iCs/>
        </w:rPr>
        <w:t>:</w:t>
      </w:r>
    </w:p>
    <w:p w14:paraId="650BE049" w14:textId="77777777" w:rsidR="004B3AA1" w:rsidRDefault="004B3AA1" w:rsidP="00861465">
      <w:pPr>
        <w:pStyle w:val="FP"/>
        <w:keepLines/>
        <w:rPr>
          <w:i/>
          <w:iCs/>
        </w:rPr>
      </w:pPr>
      <w:r>
        <w:rPr>
          <w:i/>
          <w:iCs/>
        </w:rPr>
        <w:t>Xiaoyan Shi (Interdigital) ask question for clarification.</w:t>
      </w:r>
    </w:p>
    <w:p w14:paraId="366DB196" w14:textId="77777777" w:rsidR="004B3AA1" w:rsidRDefault="004B3AA1" w:rsidP="00861465">
      <w:pPr>
        <w:pStyle w:val="FP"/>
        <w:keepLines/>
        <w:rPr>
          <w:i/>
          <w:iCs/>
        </w:rPr>
      </w:pPr>
      <w:r>
        <w:rPr>
          <w:i/>
          <w:iCs/>
        </w:rPr>
        <w:t>=== Phase 1 revisions Deadline ===</w:t>
      </w:r>
    </w:p>
    <w:p w14:paraId="78E9D171" w14:textId="77777777" w:rsidR="004B3AA1" w:rsidRDefault="004B3AA1" w:rsidP="00861465">
      <w:pPr>
        <w:pStyle w:val="FP"/>
        <w:keepLines/>
        <w:rPr>
          <w:i/>
          <w:iCs/>
        </w:rPr>
      </w:pPr>
      <w:r>
        <w:rPr>
          <w:i/>
          <w:iCs/>
        </w:rPr>
        <w:t>=== CC#2 ===</w:t>
      </w:r>
    </w:p>
    <w:p w14:paraId="613BFED9" w14:textId="77777777" w:rsidR="004B3AA1" w:rsidRDefault="004B3AA1" w:rsidP="00861465">
      <w:pPr>
        <w:pStyle w:val="FP"/>
        <w:keepLines/>
        <w:rPr>
          <w:i/>
          <w:iCs/>
        </w:rPr>
      </w:pPr>
      <w:r>
        <w:rPr>
          <w:i/>
          <w:iCs/>
        </w:rPr>
        <w:t>Judy (Ericsson) responds to Xiaoyan Shi (Interdigital)</w:t>
      </w:r>
    </w:p>
    <w:p w14:paraId="5E41291B" w14:textId="77777777" w:rsidR="004B3AA1" w:rsidRDefault="004B3AA1" w:rsidP="00861465">
      <w:pPr>
        <w:pStyle w:val="FP"/>
        <w:keepLines/>
        <w:rPr>
          <w:i/>
          <w:iCs/>
        </w:rPr>
      </w:pPr>
      <w:r>
        <w:rPr>
          <w:i/>
          <w:iCs/>
        </w:rPr>
        <w:t>Xiaoyan Shi (Interdigital) provides comments.</w:t>
      </w:r>
    </w:p>
    <w:p w14:paraId="2ABFB9E9" w14:textId="77777777" w:rsidR="004B3AA1" w:rsidRDefault="004B3AA1" w:rsidP="00861465">
      <w:pPr>
        <w:pStyle w:val="FP"/>
        <w:keepLines/>
        <w:rPr>
          <w:i/>
          <w:iCs/>
        </w:rPr>
      </w:pPr>
      <w:r>
        <w:rPr>
          <w:i/>
          <w:iCs/>
        </w:rPr>
        <w:t>Judy (Ericsson) provides r01</w:t>
      </w:r>
    </w:p>
    <w:p w14:paraId="37CE46E7" w14:textId="77777777" w:rsidR="004B3AA1" w:rsidRDefault="004B3AA1" w:rsidP="00861465">
      <w:pPr>
        <w:pStyle w:val="FP"/>
        <w:keepLines/>
        <w:rPr>
          <w:i/>
          <w:iCs/>
        </w:rPr>
      </w:pPr>
      <w:r>
        <w:rPr>
          <w:i/>
          <w:iCs/>
        </w:rPr>
        <w:t>Steve (Huawei) ask a question about lifetime of the authorisation</w:t>
      </w:r>
    </w:p>
    <w:p w14:paraId="58B2B7CE" w14:textId="77777777" w:rsidR="004B3AA1" w:rsidRDefault="004B3AA1" w:rsidP="00861465">
      <w:pPr>
        <w:pStyle w:val="FP"/>
        <w:keepLines/>
        <w:rPr>
          <w:i/>
          <w:iCs/>
        </w:rPr>
      </w:pPr>
      <w:r>
        <w:rPr>
          <w:i/>
          <w:iCs/>
        </w:rPr>
        <w:t xml:space="preserve">Deng </w:t>
      </w:r>
      <w:proofErr w:type="spellStart"/>
      <w:r>
        <w:rPr>
          <w:i/>
          <w:iCs/>
        </w:rPr>
        <w:t>Qiang</w:t>
      </w:r>
      <w:proofErr w:type="spellEnd"/>
      <w:r>
        <w:rPr>
          <w:i/>
          <w:iCs/>
        </w:rPr>
        <w:t xml:space="preserve"> (CATT) reminds S2-2007489 is also updating this solution, please make sure they are not conflict.</w:t>
      </w:r>
    </w:p>
    <w:p w14:paraId="1A4311CB" w14:textId="77777777" w:rsidR="004B3AA1" w:rsidRDefault="004B3AA1" w:rsidP="00861465">
      <w:pPr>
        <w:pStyle w:val="FP"/>
        <w:keepLines/>
        <w:rPr>
          <w:i/>
          <w:iCs/>
        </w:rPr>
      </w:pPr>
      <w:r>
        <w:rPr>
          <w:i/>
          <w:iCs/>
        </w:rPr>
        <w:t>Hannu (Nokia) asks about UE identification.</w:t>
      </w:r>
    </w:p>
    <w:p w14:paraId="239B9D89" w14:textId="77777777" w:rsidR="004B3AA1" w:rsidRDefault="004B3AA1" w:rsidP="00861465">
      <w:pPr>
        <w:pStyle w:val="FP"/>
        <w:keepLines/>
        <w:rPr>
          <w:i/>
          <w:iCs/>
        </w:rPr>
      </w:pPr>
      <w:r>
        <w:rPr>
          <w:i/>
          <w:iCs/>
        </w:rPr>
        <w:t xml:space="preserve">Hannu (Nokia) replies to Deng </w:t>
      </w:r>
      <w:proofErr w:type="spellStart"/>
      <w:r>
        <w:rPr>
          <w:i/>
          <w:iCs/>
        </w:rPr>
        <w:t>Qiang</w:t>
      </w:r>
      <w:proofErr w:type="spellEnd"/>
      <w:r>
        <w:rPr>
          <w:i/>
          <w:iCs/>
        </w:rPr>
        <w:t xml:space="preserve"> (CATT) and proposes to take 7489 instead of 7271.</w:t>
      </w:r>
    </w:p>
    <w:p w14:paraId="6493E1EC" w14:textId="77777777" w:rsidR="004B3AA1" w:rsidRDefault="004B3AA1" w:rsidP="00861465">
      <w:pPr>
        <w:pStyle w:val="FP"/>
        <w:keepLines/>
        <w:rPr>
          <w:i/>
          <w:iCs/>
        </w:rPr>
      </w:pPr>
      <w:r>
        <w:rPr>
          <w:i/>
          <w:iCs/>
        </w:rPr>
        <w:t>Hannu (Nokia) proposes two alternative solutions to the conflict between 7489 and 7271.</w:t>
      </w:r>
    </w:p>
    <w:p w14:paraId="29934B5C" w14:textId="77777777" w:rsidR="004B3AA1" w:rsidRDefault="004B3AA1" w:rsidP="00861465">
      <w:pPr>
        <w:pStyle w:val="FP"/>
        <w:keepLines/>
        <w:rPr>
          <w:i/>
          <w:iCs/>
        </w:rPr>
      </w:pPr>
      <w:r>
        <w:rPr>
          <w:i/>
          <w:iCs/>
        </w:rPr>
        <w:t>=== Phase 2 revisions deadline ===</w:t>
      </w:r>
    </w:p>
    <w:p w14:paraId="3BCAC640" w14:textId="77777777" w:rsidR="004B3AA1" w:rsidRDefault="004B3AA1" w:rsidP="00861465">
      <w:pPr>
        <w:pStyle w:val="FP"/>
        <w:keepLines/>
        <w:rPr>
          <w:i/>
          <w:iCs/>
        </w:rPr>
      </w:pPr>
      <w:r>
        <w:rPr>
          <w:i/>
          <w:iCs/>
        </w:rPr>
        <w:t>Steve (Huawei) was there a reply to the question about lifetime and subsequent failure to connect?</w:t>
      </w:r>
    </w:p>
    <w:p w14:paraId="44BA2FD6" w14:textId="77777777" w:rsidR="004B3AA1" w:rsidRDefault="004B3AA1" w:rsidP="00861465">
      <w:pPr>
        <w:pStyle w:val="FP"/>
        <w:keepLines/>
        <w:rPr>
          <w:i/>
          <w:iCs/>
        </w:rPr>
      </w:pPr>
      <w:r>
        <w:rPr>
          <w:i/>
          <w:iCs/>
        </w:rPr>
        <w:t>=== Phase 2 final deadline ===</w:t>
      </w:r>
    </w:p>
    <w:p w14:paraId="22270112" w14:textId="77777777" w:rsidR="004B3AA1" w:rsidRDefault="004B3AA1" w:rsidP="00861465">
      <w:pPr>
        <w:pStyle w:val="FP"/>
        <w:keepLines/>
        <w:rPr>
          <w:i/>
          <w:iCs/>
        </w:rPr>
      </w:pPr>
      <w:r>
        <w:rPr>
          <w:i/>
          <w:iCs/>
        </w:rPr>
        <w:t>=== CC#3 ===</w:t>
      </w:r>
    </w:p>
    <w:p w14:paraId="14909D58" w14:textId="77777777" w:rsidR="004B3AA1" w:rsidRDefault="004B3AA1" w:rsidP="00861465">
      <w:pPr>
        <w:pStyle w:val="FP"/>
        <w:keepLines/>
        <w:rPr>
          <w:i/>
          <w:iCs/>
        </w:rPr>
      </w:pPr>
      <w:r>
        <w:rPr>
          <w:i/>
          <w:iCs/>
        </w:rPr>
        <w:t>Hannu (Nokia) repeats the questions on 'Relay authorisation info' and the use of Remote UE SUCI.</w:t>
      </w:r>
    </w:p>
    <w:p w14:paraId="4C764982" w14:textId="57BFC22E" w:rsidR="00861465" w:rsidRDefault="004B3AA1" w:rsidP="00861465">
      <w:pPr>
        <w:pStyle w:val="FP"/>
        <w:keepLines/>
        <w:rPr>
          <w:i/>
          <w:iCs/>
        </w:rPr>
      </w:pPr>
      <w:r>
        <w:rPr>
          <w:i/>
          <w:iCs/>
        </w:rPr>
        <w:t>Hannu (Nokia) thanks Judy for explanation and proposes to update the text in the next SA2.</w:t>
      </w:r>
    </w:p>
    <w:p w14:paraId="7289419D" w14:textId="77777777" w:rsidR="004B3AA1" w:rsidRDefault="004B3AA1" w:rsidP="00861465">
      <w:pPr>
        <w:pStyle w:val="FP"/>
        <w:keepLines/>
        <w:rPr>
          <w:i/>
          <w:iCs/>
        </w:rPr>
      </w:pPr>
    </w:p>
    <w:p w14:paraId="09184D2D" w14:textId="77777777" w:rsidR="00861465" w:rsidRPr="00A3071B" w:rsidRDefault="00861465" w:rsidP="00861465">
      <w:pPr>
        <w:keepNext/>
        <w:keepLines/>
      </w:pPr>
      <w:r>
        <w:rPr>
          <w:b/>
        </w:rPr>
        <w:t>Discussion and conclusion:</w:t>
      </w:r>
    </w:p>
    <w:p w14:paraId="70F14EA0" w14:textId="3C56BADE" w:rsidR="00EE6CDE" w:rsidRPr="00861465" w:rsidRDefault="00861465" w:rsidP="00EE6CDE">
      <w:r>
        <w:t>It was agreed to add an editor's note: 'The lifetime of authorisation which is performed during discovery is FFS' on r</w:t>
      </w:r>
      <w:r w:rsidR="004B3AA1">
        <w:t>01</w:t>
      </w:r>
      <w:r>
        <w:t xml:space="preserve">. This was agreed and </w:t>
      </w:r>
      <w:r>
        <w:rPr>
          <w:color w:val="0000FF"/>
        </w:rPr>
        <w:t>S2</w:t>
      </w:r>
      <w:r>
        <w:rPr>
          <w:color w:val="0000FF"/>
        </w:rPr>
        <w:noBreakHyphen/>
        <w:t>2008294</w:t>
      </w:r>
      <w:r>
        <w:t xml:space="preserve"> remained </w:t>
      </w:r>
      <w:r>
        <w:rPr>
          <w:color w:val="FF0000"/>
        </w:rPr>
        <w:t>approved</w:t>
      </w:r>
      <w:r>
        <w:t>.</w:t>
      </w:r>
    </w:p>
    <w:p w14:paraId="55042AA2" w14:textId="203C73B0" w:rsidR="00861465" w:rsidRDefault="00861465" w:rsidP="00861465">
      <w:pPr>
        <w:pBdr>
          <w:top w:val="single" w:sz="4" w:space="1" w:color="auto"/>
        </w:pBdr>
      </w:pPr>
      <w:r>
        <w:rPr>
          <w:color w:val="0000FF"/>
        </w:rPr>
        <w:lastRenderedPageBreak/>
        <w:t>TD S2</w:t>
      </w:r>
      <w:r>
        <w:rPr>
          <w:color w:val="0000FF"/>
        </w:rPr>
        <w:noBreakHyphen/>
        <w:t>2007489</w:t>
      </w:r>
      <w:r w:rsidR="004B3AA1">
        <w:t xml:space="preserve"> </w:t>
      </w:r>
      <w:r>
        <w:t>(P-CR)</w:t>
      </w:r>
      <w:r w:rsidR="004B3AA1">
        <w:t xml:space="preserve"> </w:t>
      </w:r>
      <w:r>
        <w:t>KI#3: Solution update. (Source: Nokia, Nokia Shanghai Bell)</w:t>
      </w:r>
    </w:p>
    <w:p w14:paraId="1BE466AA" w14:textId="77777777" w:rsidR="00861465" w:rsidRPr="00EE6CDE" w:rsidRDefault="00861465" w:rsidP="00861465">
      <w:pPr>
        <w:pStyle w:val="FP"/>
        <w:keepLines/>
        <w:rPr>
          <w:b/>
          <w:bCs/>
          <w:i/>
          <w:iCs/>
        </w:rPr>
      </w:pPr>
      <w:r w:rsidRPr="00EE6CDE">
        <w:rPr>
          <w:b/>
          <w:bCs/>
          <w:i/>
          <w:iCs/>
        </w:rPr>
        <w:t>e-mail comments:</w:t>
      </w:r>
    </w:p>
    <w:p w14:paraId="06D79513" w14:textId="77777777" w:rsidR="00861465" w:rsidRDefault="00861465" w:rsidP="00861465">
      <w:pPr>
        <w:pStyle w:val="FP"/>
        <w:keepLines/>
        <w:rPr>
          <w:i/>
          <w:iCs/>
        </w:rPr>
      </w:pPr>
      <w:r>
        <w:rPr>
          <w:i/>
          <w:iCs/>
        </w:rPr>
        <w:t>Hannu (Nokia) provides r01 as possible plan B that can be used depending on discussion on 7271.</w:t>
      </w:r>
    </w:p>
    <w:p w14:paraId="7194B67E" w14:textId="77777777" w:rsidR="00861465" w:rsidRDefault="00861465" w:rsidP="00861465">
      <w:pPr>
        <w:pStyle w:val="FP"/>
        <w:keepLines/>
        <w:rPr>
          <w:i/>
          <w:iCs/>
        </w:rPr>
      </w:pPr>
      <w:r>
        <w:rPr>
          <w:i/>
          <w:iCs/>
        </w:rPr>
        <w:t>=== Phase 2 revisions deadline ===</w:t>
      </w:r>
    </w:p>
    <w:p w14:paraId="74172283" w14:textId="77777777" w:rsidR="00861465" w:rsidRDefault="00861465" w:rsidP="00861465">
      <w:pPr>
        <w:pStyle w:val="FP"/>
        <w:keepLines/>
        <w:rPr>
          <w:i/>
          <w:iCs/>
        </w:rPr>
      </w:pPr>
      <w:r>
        <w:rPr>
          <w:i/>
          <w:iCs/>
        </w:rPr>
        <w:t>=== Phase 2 final deadline ===</w:t>
      </w:r>
    </w:p>
    <w:p w14:paraId="24434B1F" w14:textId="642FC383" w:rsidR="00861465" w:rsidRDefault="00861465" w:rsidP="00861465">
      <w:pPr>
        <w:pStyle w:val="FP"/>
        <w:keepLines/>
        <w:rPr>
          <w:i/>
          <w:iCs/>
        </w:rPr>
      </w:pPr>
      <w:r>
        <w:rPr>
          <w:i/>
          <w:iCs/>
        </w:rPr>
        <w:t>=== CC#3 ===</w:t>
      </w:r>
    </w:p>
    <w:p w14:paraId="176C5D99" w14:textId="77777777" w:rsidR="00861465" w:rsidRDefault="00861465" w:rsidP="00861465">
      <w:pPr>
        <w:pStyle w:val="FP"/>
        <w:keepLines/>
        <w:rPr>
          <w:i/>
          <w:iCs/>
        </w:rPr>
      </w:pPr>
    </w:p>
    <w:p w14:paraId="44A5A30D" w14:textId="77777777" w:rsidR="00861465" w:rsidRPr="00A3071B" w:rsidRDefault="00861465" w:rsidP="00861465">
      <w:pPr>
        <w:keepNext/>
        <w:keepLines/>
      </w:pPr>
      <w:r>
        <w:rPr>
          <w:b/>
        </w:rPr>
        <w:t>Discussion and conclusion:</w:t>
      </w:r>
    </w:p>
    <w:p w14:paraId="216D0BCE" w14:textId="08D77D32" w:rsidR="00861465" w:rsidRPr="00861465" w:rsidRDefault="00861465" w:rsidP="00861465">
      <w:r>
        <w:t>Nokia proposed r01. S2-2007489r01 was agreed and</w:t>
      </w:r>
      <w:r w:rsidR="004B3AA1">
        <w:t xml:space="preserve"> was revised in</w:t>
      </w:r>
      <w:r>
        <w:t xml:space="preserve"> </w:t>
      </w:r>
      <w:r>
        <w:rPr>
          <w:color w:val="0000FF"/>
        </w:rPr>
        <w:t>S2</w:t>
      </w:r>
      <w:r>
        <w:rPr>
          <w:color w:val="0000FF"/>
        </w:rPr>
        <w:noBreakHyphen/>
        <w:t>2007957</w:t>
      </w:r>
      <w:r w:rsidR="004B3AA1">
        <w:t>,</w:t>
      </w:r>
      <w:r>
        <w:t xml:space="preserve"> </w:t>
      </w:r>
      <w:r w:rsidR="004B3AA1">
        <w:t>which was</w:t>
      </w:r>
      <w:r>
        <w:t xml:space="preserve"> </w:t>
      </w:r>
      <w:r>
        <w:rPr>
          <w:color w:val="FF0000"/>
        </w:rPr>
        <w:t>approved</w:t>
      </w:r>
      <w:r>
        <w:t>.</w:t>
      </w:r>
    </w:p>
    <w:p w14:paraId="3C0C6759" w14:textId="7746B9FF" w:rsidR="00861465" w:rsidRDefault="00861465" w:rsidP="00861465">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2007816</w:t>
      </w:r>
      <w:r w:rsidRPr="008B160F">
        <w:t xml:space="preserve"> </w:t>
      </w:r>
      <w:r>
        <w:t>(LS OUT) LS Reply on SMSF Registration Notification Flag.</w:t>
      </w:r>
    </w:p>
    <w:p w14:paraId="42E58A16" w14:textId="77777777" w:rsidR="00861465" w:rsidRPr="00861465" w:rsidRDefault="00861465" w:rsidP="00861465">
      <w:pPr>
        <w:keepLines/>
      </w:pPr>
      <w:r>
        <w:t>Huawei reported that the wrong version of the attached CRs were provided. The Rel-15 and Rel-16 CRs were included and there is an inconsistency in the CRs. Huawei were asked to send an e-mail on this for solving after the meeting and re-sending LSs if necessary.</w:t>
      </w:r>
    </w:p>
    <w:p w14:paraId="23CD196E" w14:textId="4B33F4A5" w:rsidR="004B3AA1" w:rsidRDefault="00861465" w:rsidP="004B3AA1">
      <w:pPr>
        <w:keepLines/>
        <w:pBdr>
          <w:top w:val="single" w:sz="4" w:space="1" w:color="auto"/>
        </w:pBdr>
      </w:pPr>
      <w:r w:rsidRPr="00861465">
        <w:rPr>
          <w:color w:val="0000FF"/>
          <w:lang w:eastAsia="en-US"/>
        </w:rPr>
        <w:t>TD S2</w:t>
      </w:r>
      <w:r w:rsidRPr="00861465">
        <w:rPr>
          <w:color w:val="0000FF"/>
          <w:lang w:eastAsia="en-US"/>
        </w:rPr>
        <w:noBreakHyphen/>
        <w:t>200</w:t>
      </w:r>
      <w:r>
        <w:rPr>
          <w:color w:val="0000FF"/>
        </w:rPr>
        <w:t>6816</w:t>
      </w:r>
      <w:r>
        <w:t xml:space="preserve"> </w:t>
      </w:r>
      <w:r w:rsidR="004B3AA1">
        <w:t>(LS In) LS from RAN WG3: LS on Enhancement of RAN Slicing.</w:t>
      </w:r>
    </w:p>
    <w:p w14:paraId="4FF96D2C" w14:textId="77777777" w:rsidR="004B3AA1" w:rsidRPr="00A3071B" w:rsidRDefault="004B3AA1" w:rsidP="004B3AA1">
      <w:pPr>
        <w:keepNext/>
        <w:keepLines/>
      </w:pPr>
      <w:r>
        <w:rPr>
          <w:b/>
        </w:rPr>
        <w:t>Discussion and conclusion:</w:t>
      </w:r>
    </w:p>
    <w:p w14:paraId="7AEF5624" w14:textId="29D4C557" w:rsidR="00861465" w:rsidRPr="00861465" w:rsidRDefault="004B3AA1" w:rsidP="00861465">
      <w:pPr>
        <w:keepLines/>
      </w:pPr>
      <w:r>
        <w:t>It was commented that there is an</w:t>
      </w:r>
      <w:r w:rsidRPr="004B3AA1">
        <w:rPr>
          <w:color w:val="FF0000"/>
        </w:rPr>
        <w:t xml:space="preserve"> </w:t>
      </w:r>
      <w:r>
        <w:rPr>
          <w:color w:val="FF0000"/>
        </w:rPr>
        <w:t>approved</w:t>
      </w:r>
      <w:r>
        <w:t xml:space="preserve"> r</w:t>
      </w:r>
      <w:r w:rsidR="00861465">
        <w:t>esponse</w:t>
      </w:r>
      <w:r>
        <w:t xml:space="preserve"> in in </w:t>
      </w:r>
      <w:r w:rsidRPr="004B3AA1">
        <w:rPr>
          <w:color w:val="0000FF"/>
        </w:rPr>
        <w:t>S2-2008240</w:t>
      </w:r>
      <w:r w:rsidR="00861465">
        <w:t>. MCC will handle status for LSs in and out as they are approved/replied to.</w:t>
      </w:r>
    </w:p>
    <w:p w14:paraId="4AC88F59" w14:textId="74092CAA" w:rsidR="00861465" w:rsidRDefault="00861465" w:rsidP="00861465">
      <w:pPr>
        <w:keepLines/>
        <w:pBdr>
          <w:top w:val="single" w:sz="4" w:space="1" w:color="auto"/>
        </w:pBdr>
      </w:pPr>
      <w:r w:rsidRPr="00861465">
        <w:rPr>
          <w:color w:val="0000FF"/>
          <w:lang w:eastAsia="en-US"/>
        </w:rPr>
        <w:t>TD S2</w:t>
      </w:r>
      <w:r w:rsidRPr="00861465">
        <w:rPr>
          <w:color w:val="0000FF"/>
          <w:lang w:eastAsia="en-US"/>
        </w:rPr>
        <w:noBreakHyphen/>
        <w:t>200</w:t>
      </w:r>
      <w:r>
        <w:rPr>
          <w:color w:val="0000FF"/>
        </w:rPr>
        <w:t>7124</w:t>
      </w:r>
      <w:r w:rsidRPr="00861465">
        <w:t xml:space="preserve"> </w:t>
      </w:r>
      <w:r>
        <w:t>(LS OUT) [DRAFT] LS on SNPN determination on the PLMN subscription to use for PLMN (Source: Ericsson)</w:t>
      </w:r>
    </w:p>
    <w:p w14:paraId="0B30354F" w14:textId="77777777" w:rsidR="00861465" w:rsidRPr="00A3071B" w:rsidRDefault="00861465" w:rsidP="00861465">
      <w:pPr>
        <w:keepNext/>
        <w:keepLines/>
      </w:pPr>
      <w:r>
        <w:rPr>
          <w:b/>
        </w:rPr>
        <w:t>Discussion and conclusion:</w:t>
      </w:r>
    </w:p>
    <w:p w14:paraId="5379C15C" w14:textId="77777777" w:rsidR="00861465" w:rsidRPr="00861465" w:rsidRDefault="00861465" w:rsidP="00861465">
      <w:pPr>
        <w:keepLines/>
      </w:pPr>
      <w:r>
        <w:t>Ericsson commented that this was discussed and noted, but suggested changes to r10 to make this acceptable to be sent. S2-2007124r10 with Q3 modified as: '</w:t>
      </w:r>
      <w:r w:rsidRPr="00861465">
        <w:rPr>
          <w:i/>
          <w:iCs/>
          <w:color w:val="0000FF"/>
        </w:rPr>
        <w:t>Q3: If the answer to Q1 is yes, does it also involve the user to decide whether to reselect the PLMN for VIAPA service?</w:t>
      </w:r>
      <w:r>
        <w:t xml:space="preserve">' was agreed and revised to </w:t>
      </w:r>
      <w:r>
        <w:rPr>
          <w:color w:val="0000FF"/>
        </w:rPr>
        <w:t>S2</w:t>
      </w:r>
      <w:r>
        <w:rPr>
          <w:color w:val="0000FF"/>
        </w:rPr>
        <w:noBreakHyphen/>
        <w:t>2007959</w:t>
      </w:r>
      <w:r>
        <w:t xml:space="preserve">, which was </w:t>
      </w:r>
      <w:r>
        <w:rPr>
          <w:color w:val="FF0000"/>
        </w:rPr>
        <w:t>approved</w:t>
      </w:r>
      <w:r>
        <w:t>.</w:t>
      </w:r>
    </w:p>
    <w:p w14:paraId="510F7AB1" w14:textId="08B5DC3A" w:rsidR="00EE6CDE" w:rsidRDefault="00EE6CDE" w:rsidP="00EE6CDE">
      <w:pPr>
        <w:pBdr>
          <w:top w:val="single" w:sz="4" w:space="1" w:color="auto"/>
        </w:pBdr>
      </w:pPr>
      <w:r>
        <w:rPr>
          <w:color w:val="0000FF"/>
        </w:rPr>
        <w:t>TD S2</w:t>
      </w:r>
      <w:r>
        <w:rPr>
          <w:color w:val="0000FF"/>
        </w:rPr>
        <w:noBreakHyphen/>
        <w:t>2007485</w:t>
      </w:r>
      <w:r w:rsidR="004B3AA1">
        <w:t xml:space="preserve"> </w:t>
      </w:r>
      <w:r>
        <w:t>(LS OUT)</w:t>
      </w:r>
      <w:r w:rsidR="004B3AA1">
        <w:t xml:space="preserve"> </w:t>
      </w:r>
      <w:r>
        <w:t>[DRAFT] LS on restricting the rate per UE per network slice</w:t>
      </w:r>
      <w:r w:rsidR="004B3AA1">
        <w:t xml:space="preserve"> </w:t>
      </w:r>
      <w:r>
        <w:t>(Source: Nokia, Nokia Shanghai Bell)</w:t>
      </w:r>
      <w:r w:rsidR="004B3AA1">
        <w:t xml:space="preserve"> </w:t>
      </w:r>
    </w:p>
    <w:p w14:paraId="59E2CADD" w14:textId="77777777" w:rsidR="00EE6CDE" w:rsidRPr="00EE6CDE" w:rsidRDefault="00EE6CDE" w:rsidP="00EE6CDE">
      <w:pPr>
        <w:pStyle w:val="FP"/>
        <w:keepLines/>
        <w:rPr>
          <w:b/>
          <w:bCs/>
          <w:i/>
          <w:iCs/>
        </w:rPr>
      </w:pPr>
      <w:r w:rsidRPr="00EE6CDE">
        <w:rPr>
          <w:b/>
          <w:bCs/>
          <w:i/>
          <w:iCs/>
        </w:rPr>
        <w:t>e-mail comments:</w:t>
      </w:r>
    </w:p>
    <w:p w14:paraId="4686FE78" w14:textId="77777777" w:rsidR="00EE6CDE" w:rsidRDefault="00EE6CDE" w:rsidP="00EE6CDE">
      <w:pPr>
        <w:pStyle w:val="FP"/>
        <w:keepLines/>
        <w:rPr>
          <w:i/>
          <w:iCs/>
        </w:rPr>
      </w:pPr>
      <w:r>
        <w:rPr>
          <w:i/>
          <w:iCs/>
        </w:rPr>
        <w:t>Haiyang(Huawei) suggests to discuss together with 7122 and prefers this one as baseline.</w:t>
      </w:r>
    </w:p>
    <w:p w14:paraId="1591B611" w14:textId="77777777" w:rsidR="00EE6CDE" w:rsidRDefault="00EE6CDE" w:rsidP="00EE6CDE">
      <w:pPr>
        <w:pStyle w:val="FP"/>
        <w:keepLines/>
        <w:rPr>
          <w:i/>
          <w:iCs/>
        </w:rPr>
      </w:pPr>
      <w:r>
        <w:rPr>
          <w:i/>
          <w:iCs/>
        </w:rPr>
        <w:t>=== CC#2 ===</w:t>
      </w:r>
    </w:p>
    <w:p w14:paraId="0139D10D" w14:textId="77777777" w:rsidR="00EE6CDE" w:rsidRDefault="00EE6CDE" w:rsidP="00EE6CDE">
      <w:pPr>
        <w:pStyle w:val="FP"/>
        <w:keepLines/>
        <w:rPr>
          <w:i/>
          <w:iCs/>
        </w:rPr>
      </w:pPr>
      <w:r>
        <w:rPr>
          <w:i/>
          <w:iCs/>
        </w:rPr>
        <w:t>Belen (Ericsson) proposes to mark this LS as merged into TD S2 2007122.</w:t>
      </w:r>
    </w:p>
    <w:p w14:paraId="3B7B0109" w14:textId="77777777" w:rsidR="00EE6CDE" w:rsidRDefault="00EE6CDE" w:rsidP="00EE6CDE">
      <w:pPr>
        <w:pStyle w:val="FP"/>
        <w:keepLines/>
        <w:rPr>
          <w:i/>
          <w:iCs/>
        </w:rPr>
      </w:pPr>
      <w:r>
        <w:rPr>
          <w:i/>
          <w:iCs/>
        </w:rPr>
        <w:t>Alessio ( Nokia) proposes to not follow Belen's advice and keep this Ls as the baseline.</w:t>
      </w:r>
    </w:p>
    <w:p w14:paraId="4957EF32" w14:textId="77777777" w:rsidR="00EE6CDE" w:rsidRDefault="00EE6CDE" w:rsidP="00EE6CDE">
      <w:pPr>
        <w:pStyle w:val="FP"/>
        <w:keepLines/>
        <w:rPr>
          <w:i/>
          <w:iCs/>
        </w:rPr>
      </w:pPr>
      <w:r>
        <w:rPr>
          <w:i/>
          <w:iCs/>
        </w:rPr>
        <w:t>Alessio(</w:t>
      </w:r>
      <w:proofErr w:type="spellStart"/>
      <w:r>
        <w:rPr>
          <w:i/>
          <w:iCs/>
        </w:rPr>
        <w:t>nokia</w:t>
      </w:r>
      <w:proofErr w:type="spellEnd"/>
      <w:r>
        <w:rPr>
          <w:i/>
          <w:iCs/>
        </w:rPr>
        <w:t>) agrees with Huawei</w:t>
      </w:r>
    </w:p>
    <w:p w14:paraId="48A29B2C" w14:textId="77777777" w:rsidR="00EE6CDE" w:rsidRDefault="00EE6CDE" w:rsidP="00EE6CDE">
      <w:pPr>
        <w:pStyle w:val="FP"/>
        <w:keepLines/>
        <w:rPr>
          <w:i/>
          <w:iCs/>
        </w:rPr>
      </w:pPr>
      <w:r>
        <w:rPr>
          <w:i/>
          <w:iCs/>
        </w:rPr>
        <w:t>Belen (Ericsson) objects to this LS since it does not cover all solutions impacting RAN.</w:t>
      </w:r>
    </w:p>
    <w:p w14:paraId="1BC9E5B5" w14:textId="77777777" w:rsidR="00EE6CDE" w:rsidRDefault="00EE6CDE" w:rsidP="00EE6CDE">
      <w:pPr>
        <w:pStyle w:val="FP"/>
        <w:keepLines/>
        <w:rPr>
          <w:i/>
          <w:iCs/>
        </w:rPr>
      </w:pPr>
      <w:r>
        <w:rPr>
          <w:i/>
          <w:iCs/>
        </w:rPr>
        <w:t>Alessio(</w:t>
      </w:r>
      <w:proofErr w:type="spellStart"/>
      <w:r>
        <w:rPr>
          <w:i/>
          <w:iCs/>
        </w:rPr>
        <w:t>nokia</w:t>
      </w:r>
      <w:proofErr w:type="spellEnd"/>
      <w:r>
        <w:rPr>
          <w:i/>
          <w:iCs/>
        </w:rPr>
        <w:t>) provides feedback to Belen and asks Belen to please provide a revision with precise not open ended questions.</w:t>
      </w:r>
    </w:p>
    <w:p w14:paraId="21350667" w14:textId="77777777" w:rsidR="00EE6CDE" w:rsidRDefault="00EE6CDE" w:rsidP="00EE6CDE">
      <w:pPr>
        <w:pStyle w:val="FP"/>
        <w:keepLines/>
        <w:rPr>
          <w:i/>
          <w:iCs/>
        </w:rPr>
      </w:pPr>
      <w:r>
        <w:rPr>
          <w:i/>
          <w:iCs/>
        </w:rPr>
        <w:t>Belen (Ericsson) replies to Nokia and informs that those questions are listed in Ericsson LS</w:t>
      </w:r>
    </w:p>
    <w:p w14:paraId="56AAEE86" w14:textId="77777777" w:rsidR="00EE6CDE" w:rsidRDefault="00EE6CDE" w:rsidP="00EE6CDE">
      <w:pPr>
        <w:pStyle w:val="FP"/>
        <w:keepLines/>
        <w:rPr>
          <w:i/>
          <w:iCs/>
        </w:rPr>
      </w:pPr>
      <w:proofErr w:type="spellStart"/>
      <w:r>
        <w:rPr>
          <w:i/>
          <w:iCs/>
        </w:rPr>
        <w:t>Jinguo</w:t>
      </w:r>
      <w:proofErr w:type="spellEnd"/>
      <w:r>
        <w:rPr>
          <w:i/>
          <w:iCs/>
        </w:rPr>
        <w:t>(ZTE) provide r01</w:t>
      </w:r>
    </w:p>
    <w:p w14:paraId="2833C10D" w14:textId="77777777" w:rsidR="00EE6CDE" w:rsidRDefault="00EE6CDE" w:rsidP="00EE6CDE">
      <w:pPr>
        <w:pStyle w:val="FP"/>
        <w:keepLines/>
        <w:rPr>
          <w:i/>
          <w:iCs/>
        </w:rPr>
      </w:pPr>
      <w:r>
        <w:rPr>
          <w:i/>
          <w:iCs/>
        </w:rPr>
        <w:t>Alessio(Nokia) provides R02</w:t>
      </w:r>
    </w:p>
    <w:p w14:paraId="65FE5596" w14:textId="77777777" w:rsidR="00EE6CDE" w:rsidRDefault="00EE6CDE" w:rsidP="00EE6CDE">
      <w:pPr>
        <w:pStyle w:val="FP"/>
        <w:keepLines/>
        <w:rPr>
          <w:i/>
          <w:iCs/>
        </w:rPr>
      </w:pPr>
      <w:r>
        <w:rPr>
          <w:i/>
          <w:iCs/>
        </w:rPr>
        <w:t>Belen (Ericsson) provides r03.</w:t>
      </w:r>
    </w:p>
    <w:p w14:paraId="7E6D9AC8" w14:textId="77777777" w:rsidR="00EE6CDE" w:rsidRDefault="00EE6CDE" w:rsidP="00EE6CDE">
      <w:pPr>
        <w:pStyle w:val="FP"/>
        <w:keepLines/>
        <w:rPr>
          <w:i/>
          <w:iCs/>
        </w:rPr>
      </w:pPr>
      <w:r>
        <w:rPr>
          <w:i/>
          <w:iCs/>
        </w:rPr>
        <w:t>Belen (Ericsson) provides r04.</w:t>
      </w:r>
    </w:p>
    <w:p w14:paraId="70458110" w14:textId="77777777" w:rsidR="00EE6CDE" w:rsidRDefault="00EE6CDE" w:rsidP="00EE6CDE">
      <w:pPr>
        <w:pStyle w:val="FP"/>
        <w:keepLines/>
        <w:rPr>
          <w:i/>
          <w:iCs/>
        </w:rPr>
      </w:pPr>
      <w:r>
        <w:rPr>
          <w:i/>
          <w:iCs/>
        </w:rPr>
        <w:t>=== Phase 2 revisions deadline ===</w:t>
      </w:r>
    </w:p>
    <w:p w14:paraId="196ADCC5" w14:textId="77777777" w:rsidR="00EE6CDE" w:rsidRDefault="00EE6CDE" w:rsidP="00EE6CDE">
      <w:pPr>
        <w:pStyle w:val="FP"/>
        <w:keepLines/>
        <w:rPr>
          <w:i/>
          <w:iCs/>
        </w:rPr>
      </w:pPr>
      <w:proofErr w:type="spellStart"/>
      <w:r>
        <w:rPr>
          <w:i/>
          <w:iCs/>
        </w:rPr>
        <w:t>Hoyeon</w:t>
      </w:r>
      <w:proofErr w:type="spellEnd"/>
      <w:r>
        <w:rPr>
          <w:i/>
          <w:iCs/>
        </w:rPr>
        <w:t xml:space="preserve"> (Samsung) provides r05.</w:t>
      </w:r>
    </w:p>
    <w:p w14:paraId="3E19470B" w14:textId="77777777" w:rsidR="00EE6CDE" w:rsidRDefault="00EE6CDE" w:rsidP="00EE6CDE">
      <w:pPr>
        <w:pStyle w:val="FP"/>
        <w:keepLines/>
        <w:rPr>
          <w:i/>
          <w:iCs/>
        </w:rPr>
      </w:pPr>
      <w:r>
        <w:rPr>
          <w:i/>
          <w:iCs/>
        </w:rPr>
        <w:t>Tao(Chair) r05 will not be considered due to revision deadline passed. Can people live with r04?</w:t>
      </w:r>
    </w:p>
    <w:p w14:paraId="7AE50188" w14:textId="77777777" w:rsidR="00EE6CDE" w:rsidRDefault="00EE6CDE" w:rsidP="00EE6CDE">
      <w:pPr>
        <w:pStyle w:val="FP"/>
        <w:keepLines/>
        <w:rPr>
          <w:i/>
          <w:iCs/>
        </w:rPr>
      </w:pPr>
      <w:r>
        <w:rPr>
          <w:i/>
          <w:iCs/>
        </w:rPr>
        <w:t>Alessio(</w:t>
      </w:r>
      <w:proofErr w:type="spellStart"/>
      <w:r>
        <w:rPr>
          <w:i/>
          <w:iCs/>
        </w:rPr>
        <w:t>nokia</w:t>
      </w:r>
      <w:proofErr w:type="spellEnd"/>
      <w:r>
        <w:rPr>
          <w:i/>
          <w:iCs/>
        </w:rPr>
        <w:t>) agrees with Sun Tao to proceed with rev04</w:t>
      </w:r>
    </w:p>
    <w:p w14:paraId="18C09E5A" w14:textId="77777777" w:rsidR="00EE6CDE" w:rsidRDefault="00EE6CDE" w:rsidP="00EE6CDE">
      <w:pPr>
        <w:pStyle w:val="FP"/>
        <w:keepLines/>
        <w:rPr>
          <w:i/>
          <w:iCs/>
        </w:rPr>
      </w:pPr>
      <w:proofErr w:type="spellStart"/>
      <w:r>
        <w:rPr>
          <w:i/>
          <w:iCs/>
        </w:rPr>
        <w:t>Hoyeon</w:t>
      </w:r>
      <w:proofErr w:type="spellEnd"/>
      <w:r>
        <w:rPr>
          <w:i/>
          <w:iCs/>
        </w:rPr>
        <w:t xml:space="preserve"> (Samsung)proposes to discuss the LS during the CC as the LS is important to make KI#3 conclusion at the next meeting.</w:t>
      </w:r>
    </w:p>
    <w:p w14:paraId="5F000BFB" w14:textId="77777777" w:rsidR="00EE6CDE" w:rsidRDefault="00EE6CDE" w:rsidP="00EE6CDE">
      <w:pPr>
        <w:pStyle w:val="FP"/>
        <w:keepLines/>
        <w:rPr>
          <w:i/>
          <w:iCs/>
        </w:rPr>
      </w:pPr>
      <w:r>
        <w:rPr>
          <w:i/>
          <w:iCs/>
        </w:rPr>
        <w:t>=== Phase 2 final deadline ===</w:t>
      </w:r>
    </w:p>
    <w:p w14:paraId="4E3495DA" w14:textId="77777777" w:rsidR="00EE6CDE" w:rsidRDefault="00EE6CDE" w:rsidP="00EE6CDE">
      <w:pPr>
        <w:pStyle w:val="FP"/>
        <w:keepLines/>
        <w:rPr>
          <w:i/>
          <w:iCs/>
        </w:rPr>
      </w:pPr>
      <w:r>
        <w:rPr>
          <w:i/>
          <w:iCs/>
        </w:rPr>
        <w:t>=== CC#3 ===</w:t>
      </w:r>
    </w:p>
    <w:p w14:paraId="6C8D7612" w14:textId="1FD87606" w:rsidR="00EE6CDE" w:rsidRDefault="00EE6CDE" w:rsidP="00EE6CDE">
      <w:pPr>
        <w:pStyle w:val="FP"/>
        <w:keepLines/>
        <w:rPr>
          <w:i/>
          <w:iCs/>
        </w:rPr>
      </w:pPr>
    </w:p>
    <w:p w14:paraId="09F77F10" w14:textId="77777777" w:rsidR="00EE6CDE" w:rsidRPr="00A3071B" w:rsidRDefault="00EE6CDE" w:rsidP="00EE6CDE">
      <w:pPr>
        <w:keepNext/>
        <w:keepLines/>
      </w:pPr>
      <w:r>
        <w:rPr>
          <w:b/>
        </w:rPr>
        <w:t>Discussion and conclusion:</w:t>
      </w:r>
    </w:p>
    <w:p w14:paraId="76D2394A" w14:textId="587A6E15" w:rsidR="00EE6CDE" w:rsidRPr="004B3AA1" w:rsidRDefault="004B3AA1" w:rsidP="00EE6CDE">
      <w:r>
        <w:t xml:space="preserve">S2-2007485r04 was agreed. This was revised to </w:t>
      </w:r>
      <w:r w:rsidRPr="004B3AA1">
        <w:rPr>
          <w:color w:val="0000FF"/>
        </w:rPr>
        <w:t>TD S2-2007946</w:t>
      </w:r>
      <w:r>
        <w:t xml:space="preserve">, which was </w:t>
      </w:r>
      <w:r>
        <w:rPr>
          <w:color w:val="FF0000"/>
        </w:rPr>
        <w:t>approved</w:t>
      </w:r>
      <w:r>
        <w:t>.</w:t>
      </w:r>
    </w:p>
    <w:p w14:paraId="7221EA55" w14:textId="763A3093" w:rsidR="00861465" w:rsidRDefault="00861465" w:rsidP="00861465">
      <w:pPr>
        <w:pBdr>
          <w:top w:val="single" w:sz="4" w:space="1" w:color="auto"/>
        </w:pBdr>
      </w:pPr>
      <w:r>
        <w:rPr>
          <w:color w:val="0000FF"/>
        </w:rPr>
        <w:t>TD S2</w:t>
      </w:r>
      <w:r>
        <w:rPr>
          <w:color w:val="0000FF"/>
        </w:rPr>
        <w:noBreakHyphen/>
        <w:t>2007583</w:t>
      </w:r>
      <w:r w:rsidR="004B3AA1">
        <w:t xml:space="preserve"> </w:t>
      </w:r>
      <w:r>
        <w:t>(DISCUSSION)</w:t>
      </w:r>
      <w:r w:rsidR="004B3AA1">
        <w:t xml:space="preserve"> </w:t>
      </w:r>
      <w:r>
        <w:t>ENPN and enabling NPN for new features like 5MBS</w:t>
      </w:r>
      <w:r w:rsidR="004B3AA1">
        <w:t xml:space="preserve"> </w:t>
      </w:r>
      <w:r>
        <w:t>(Source: Ericsson)</w:t>
      </w:r>
      <w:r w:rsidR="004B3AA1">
        <w:t xml:space="preserve"> </w:t>
      </w:r>
      <w:r>
        <w:t>Peter Hedman (Ericsson) asks whether we need to bring up the discussion to a CC (e.g. CC#4)?</w:t>
      </w:r>
    </w:p>
    <w:p w14:paraId="1A27BFAF" w14:textId="77777777" w:rsidR="00861465" w:rsidRPr="00EE6CDE" w:rsidRDefault="00861465" w:rsidP="00861465">
      <w:pPr>
        <w:pStyle w:val="FP"/>
        <w:keepLines/>
        <w:rPr>
          <w:b/>
          <w:bCs/>
          <w:i/>
          <w:iCs/>
        </w:rPr>
      </w:pPr>
      <w:r w:rsidRPr="00EE6CDE">
        <w:rPr>
          <w:b/>
          <w:bCs/>
          <w:i/>
          <w:iCs/>
        </w:rPr>
        <w:t>e-mail comments:</w:t>
      </w:r>
    </w:p>
    <w:p w14:paraId="01F15958" w14:textId="77777777" w:rsidR="00861465" w:rsidRDefault="00861465" w:rsidP="00861465">
      <w:pPr>
        <w:pStyle w:val="FP"/>
        <w:keepLines/>
        <w:rPr>
          <w:i/>
          <w:iCs/>
        </w:rPr>
      </w:pPr>
      <w:r>
        <w:rPr>
          <w:i/>
          <w:iCs/>
        </w:rPr>
        <w:t>=== Phase 1 revisions Deadline ===</w:t>
      </w:r>
    </w:p>
    <w:p w14:paraId="22FD445C" w14:textId="77777777" w:rsidR="00861465" w:rsidRDefault="00861465" w:rsidP="00861465">
      <w:pPr>
        <w:pStyle w:val="FP"/>
        <w:keepLines/>
        <w:rPr>
          <w:i/>
          <w:iCs/>
        </w:rPr>
      </w:pPr>
      <w:r>
        <w:rPr>
          <w:i/>
          <w:iCs/>
        </w:rPr>
        <w:t xml:space="preserve">Amanda Xiang ( </w:t>
      </w:r>
      <w:proofErr w:type="spellStart"/>
      <w:r>
        <w:rPr>
          <w:i/>
          <w:iCs/>
        </w:rPr>
        <w:t>Futurewei</w:t>
      </w:r>
      <w:proofErr w:type="spellEnd"/>
      <w:r>
        <w:rPr>
          <w:i/>
          <w:iCs/>
        </w:rPr>
        <w:t xml:space="preserve"> ) support to bring up this discussion to CC#4.</w:t>
      </w:r>
    </w:p>
    <w:p w14:paraId="69344A86" w14:textId="77777777" w:rsidR="00861465" w:rsidRDefault="00861465" w:rsidP="00861465">
      <w:pPr>
        <w:pStyle w:val="FP"/>
        <w:keepLines/>
        <w:rPr>
          <w:i/>
          <w:iCs/>
        </w:rPr>
      </w:pPr>
      <w:r>
        <w:rPr>
          <w:i/>
          <w:iCs/>
        </w:rPr>
        <w:t>Marco (Huawei) comments</w:t>
      </w:r>
    </w:p>
    <w:p w14:paraId="161BE401" w14:textId="77777777" w:rsidR="00861465" w:rsidRDefault="00861465" w:rsidP="00861465">
      <w:pPr>
        <w:pStyle w:val="FP"/>
        <w:keepLines/>
        <w:rPr>
          <w:i/>
          <w:iCs/>
        </w:rPr>
      </w:pPr>
      <w:r>
        <w:rPr>
          <w:i/>
          <w:iCs/>
        </w:rPr>
        <w:t>Haris (Qualcomm) comments that we are open to consider whether MBS architecture can apply to SNPN without many changes but we cannot agree on that assumption before understanding the final architecture and basic procedures</w:t>
      </w:r>
    </w:p>
    <w:p w14:paraId="4706AE5D" w14:textId="77777777" w:rsidR="00861465" w:rsidRDefault="00861465" w:rsidP="00861465">
      <w:pPr>
        <w:pStyle w:val="FP"/>
        <w:keepLines/>
        <w:rPr>
          <w:i/>
          <w:iCs/>
        </w:rPr>
      </w:pPr>
      <w:r>
        <w:rPr>
          <w:i/>
          <w:iCs/>
        </w:rPr>
        <w:t>Devaki (Nokia) comments that SNPN can be applied for 5G_MBS, but also other features.</w:t>
      </w:r>
    </w:p>
    <w:p w14:paraId="665C01DF" w14:textId="77777777" w:rsidR="00861465" w:rsidRDefault="00861465" w:rsidP="00861465">
      <w:pPr>
        <w:pStyle w:val="FP"/>
        <w:keepLines/>
        <w:rPr>
          <w:i/>
          <w:iCs/>
        </w:rPr>
      </w:pPr>
      <w:proofErr w:type="spellStart"/>
      <w:r>
        <w:rPr>
          <w:i/>
          <w:iCs/>
        </w:rPr>
        <w:lastRenderedPageBreak/>
        <w:t>Hualin</w:t>
      </w:r>
      <w:proofErr w:type="spellEnd"/>
      <w:r>
        <w:rPr>
          <w:i/>
          <w:iCs/>
        </w:rPr>
        <w:t>(Huawei) support to bring it to CC #4.</w:t>
      </w:r>
    </w:p>
    <w:p w14:paraId="72C0AAEA" w14:textId="77777777" w:rsidR="00861465" w:rsidRDefault="00861465" w:rsidP="00861465">
      <w:pPr>
        <w:pStyle w:val="FP"/>
        <w:keepLines/>
        <w:rPr>
          <w:i/>
          <w:iCs/>
        </w:rPr>
      </w:pPr>
      <w:r>
        <w:rPr>
          <w:i/>
          <w:iCs/>
        </w:rPr>
        <w:t>Guillaume (MediaTek) agrees it could be discussed in a CC.</w:t>
      </w:r>
    </w:p>
    <w:p w14:paraId="6469CA38" w14:textId="77777777" w:rsidR="00861465" w:rsidRDefault="00861465" w:rsidP="00861465">
      <w:pPr>
        <w:pStyle w:val="FP"/>
        <w:keepLines/>
        <w:rPr>
          <w:i/>
          <w:iCs/>
        </w:rPr>
      </w:pPr>
      <w:r>
        <w:rPr>
          <w:i/>
          <w:iCs/>
        </w:rPr>
        <w:t>=== CC#2 ===</w:t>
      </w:r>
    </w:p>
    <w:p w14:paraId="497F9FE2" w14:textId="77777777" w:rsidR="00861465" w:rsidRDefault="00861465" w:rsidP="00861465">
      <w:pPr>
        <w:pStyle w:val="FP"/>
        <w:keepLines/>
        <w:rPr>
          <w:i/>
          <w:iCs/>
        </w:rPr>
      </w:pPr>
      <w:r>
        <w:rPr>
          <w:i/>
          <w:iCs/>
        </w:rPr>
        <w:t>Peter Hedman (Ericsson) thanks for comments and propose to discuss ppt in a CC and will let SA2 chair decide which.</w:t>
      </w:r>
    </w:p>
    <w:p w14:paraId="40257D44" w14:textId="77777777" w:rsidR="00861465" w:rsidRDefault="00861465" w:rsidP="00861465">
      <w:pPr>
        <w:pStyle w:val="FP"/>
        <w:keepLines/>
        <w:rPr>
          <w:i/>
          <w:iCs/>
        </w:rPr>
      </w:pPr>
      <w:r>
        <w:rPr>
          <w:i/>
          <w:iCs/>
        </w:rPr>
        <w:t>=== Phase 2 revisions deadline ===</w:t>
      </w:r>
    </w:p>
    <w:p w14:paraId="79435D36" w14:textId="77777777" w:rsidR="00861465" w:rsidRDefault="00861465" w:rsidP="00861465">
      <w:pPr>
        <w:pStyle w:val="FP"/>
        <w:keepLines/>
        <w:rPr>
          <w:i/>
          <w:iCs/>
        </w:rPr>
      </w:pPr>
      <w:r>
        <w:rPr>
          <w:i/>
          <w:iCs/>
        </w:rPr>
        <w:t>=== Phase 2 final deadline ===</w:t>
      </w:r>
    </w:p>
    <w:p w14:paraId="285BD3B5" w14:textId="77777777" w:rsidR="00861465" w:rsidRDefault="00861465" w:rsidP="00861465">
      <w:pPr>
        <w:pStyle w:val="FP"/>
        <w:keepLines/>
        <w:rPr>
          <w:i/>
          <w:iCs/>
        </w:rPr>
      </w:pPr>
      <w:r>
        <w:rPr>
          <w:i/>
          <w:iCs/>
        </w:rPr>
        <w:t>=== CC#3 ===</w:t>
      </w:r>
    </w:p>
    <w:p w14:paraId="65D5A097" w14:textId="77777777" w:rsidR="00861465" w:rsidRDefault="00861465" w:rsidP="00861465">
      <w:pPr>
        <w:pStyle w:val="FP"/>
        <w:keepLines/>
        <w:rPr>
          <w:i/>
          <w:iCs/>
        </w:rPr>
      </w:pPr>
    </w:p>
    <w:p w14:paraId="4F7EB8E4" w14:textId="77777777" w:rsidR="00861465" w:rsidRPr="00A3071B" w:rsidRDefault="00861465" w:rsidP="00861465">
      <w:pPr>
        <w:keepNext/>
        <w:keepLines/>
      </w:pPr>
      <w:r>
        <w:rPr>
          <w:b/>
        </w:rPr>
        <w:t>Discussion and conclusion:</w:t>
      </w:r>
    </w:p>
    <w:p w14:paraId="4B87DC38" w14:textId="77777777" w:rsidR="00861465" w:rsidRDefault="00861465" w:rsidP="00861465">
      <w:r>
        <w:t xml:space="preserve">This was </w:t>
      </w:r>
      <w:r w:rsidRPr="00861465">
        <w:rPr>
          <w:color w:val="FF0000"/>
        </w:rPr>
        <w:t>postponed</w:t>
      </w:r>
      <w:r>
        <w:t>.</w:t>
      </w:r>
    </w:p>
    <w:p w14:paraId="049DA59C" w14:textId="2B02AB06" w:rsidR="00861465" w:rsidRDefault="00861465" w:rsidP="004B3AA1">
      <w:pPr>
        <w:keepLines/>
        <w:pBdr>
          <w:top w:val="single" w:sz="4" w:space="1" w:color="auto"/>
        </w:pBdr>
      </w:pPr>
      <w:r w:rsidRPr="00861465">
        <w:rPr>
          <w:rFonts w:cs="Arial"/>
          <w:color w:val="0000FF"/>
          <w:szCs w:val="16"/>
          <w:lang w:eastAsia="en-US"/>
        </w:rPr>
        <w:t>TD S2</w:t>
      </w:r>
      <w:r w:rsidRPr="00861465">
        <w:rPr>
          <w:rFonts w:cs="Arial"/>
          <w:color w:val="0000FF"/>
          <w:szCs w:val="16"/>
          <w:lang w:eastAsia="en-US"/>
        </w:rPr>
        <w:noBreakHyphen/>
        <w:t>2007318</w:t>
      </w:r>
      <w:r w:rsidRPr="00861465">
        <w:t xml:space="preserve"> </w:t>
      </w:r>
      <w:r>
        <w:t xml:space="preserve">(P-CR) KI#19_Solution Evaluation for Dispersion analytic output provided by NWDAF. (Source: </w:t>
      </w:r>
      <w:r w:rsidR="004B3AA1">
        <w:t>Nokia, Nokia Shanghai Bell, Verizon, Samsung, Ericsson</w:t>
      </w:r>
      <w:r>
        <w:t>)</w:t>
      </w:r>
    </w:p>
    <w:p w14:paraId="2EE70C1E" w14:textId="77777777" w:rsidR="00861465" w:rsidRPr="00A3071B" w:rsidRDefault="00861465" w:rsidP="00861465">
      <w:pPr>
        <w:keepNext/>
        <w:keepLines/>
      </w:pPr>
      <w:r>
        <w:rPr>
          <w:b/>
        </w:rPr>
        <w:t>Discussion and conclusion:</w:t>
      </w:r>
    </w:p>
    <w:p w14:paraId="70C8A872" w14:textId="77777777" w:rsidR="00861465" w:rsidRDefault="00861465" w:rsidP="00861465">
      <w:pPr>
        <w:keepLines/>
      </w:pPr>
      <w:r>
        <w:t xml:space="preserve">S2-2007318r05 was suggested for agreement. S2-2007318r05 was agreed and revised to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2007960</w:t>
      </w:r>
      <w:r>
        <w:t xml:space="preserve">, which was </w:t>
      </w:r>
      <w:r>
        <w:rPr>
          <w:color w:val="FF0000"/>
        </w:rPr>
        <w:t>approved</w:t>
      </w:r>
      <w:r>
        <w:t>.</w:t>
      </w:r>
    </w:p>
    <w:p w14:paraId="75C12859" w14:textId="2839D6D3" w:rsidR="00861465" w:rsidRDefault="00861465" w:rsidP="004B3AA1">
      <w:pPr>
        <w:keepLines/>
        <w:pBdr>
          <w:top w:val="single" w:sz="4" w:space="1" w:color="auto"/>
        </w:pBdr>
      </w:pPr>
      <w:r w:rsidRPr="00861465">
        <w:rPr>
          <w:rFonts w:cs="Arial"/>
          <w:color w:val="0000FF"/>
          <w:szCs w:val="16"/>
          <w:lang w:eastAsia="en-US"/>
        </w:rPr>
        <w:t>TD S2</w:t>
      </w:r>
      <w:r w:rsidRPr="00861465">
        <w:rPr>
          <w:rFonts w:cs="Arial"/>
          <w:color w:val="0000FF"/>
          <w:szCs w:val="16"/>
          <w:lang w:eastAsia="en-US"/>
        </w:rPr>
        <w:noBreakHyphen/>
        <w:t>2007</w:t>
      </w:r>
      <w:r w:rsidR="00D07283">
        <w:rPr>
          <w:rFonts w:cs="Arial"/>
          <w:color w:val="0000FF"/>
          <w:szCs w:val="16"/>
          <w:lang w:eastAsia="en-US"/>
        </w:rPr>
        <w:t>918</w:t>
      </w:r>
      <w:r>
        <w:t xml:space="preserve"> (CR) </w:t>
      </w:r>
      <w:r w:rsidR="004B3AA1">
        <w:t>Fixing Redirection for EPS Fallback indication</w:t>
      </w:r>
    </w:p>
    <w:p w14:paraId="4891E336" w14:textId="77777777" w:rsidR="00D07283" w:rsidRPr="00D07283" w:rsidRDefault="00D07283" w:rsidP="00D07283">
      <w:pPr>
        <w:rPr>
          <w:i/>
          <w:iCs/>
        </w:rPr>
      </w:pPr>
      <w:r w:rsidRPr="00D07283">
        <w:rPr>
          <w:i/>
          <w:iCs/>
        </w:rPr>
        <w:t>Revision of S2-2007739R11. Approved with objections from Huawei and ZTE.</w:t>
      </w:r>
    </w:p>
    <w:p w14:paraId="5C8F3D95" w14:textId="77777777" w:rsidR="00861465" w:rsidRPr="00A3071B" w:rsidRDefault="00861465" w:rsidP="00861465">
      <w:pPr>
        <w:keepNext/>
        <w:keepLines/>
      </w:pPr>
      <w:r>
        <w:rPr>
          <w:b/>
        </w:rPr>
        <w:t>Discussion and conclusion:</w:t>
      </w:r>
    </w:p>
    <w:p w14:paraId="04548D65" w14:textId="6164C7AD" w:rsidR="00CC66A4" w:rsidRDefault="00861465" w:rsidP="00A4192B">
      <w:r>
        <w:t>Vodafone commented that they will bring something to the next meeting. The SA</w:t>
      </w:r>
      <w:r w:rsidR="009D2975">
        <w:t> </w:t>
      </w:r>
      <w:r>
        <w:t xml:space="preserve">WG2 </w:t>
      </w:r>
      <w:r w:rsidR="009D2975">
        <w:t>Chair</w:t>
      </w:r>
      <w:r>
        <w:t xml:space="preserve"> replied that the next meeting is only for Rel-17 topics, unless related to incoming LSs.</w:t>
      </w:r>
    </w:p>
    <w:p w14:paraId="37D45EE2" w14:textId="231C4E34" w:rsidR="0039639F" w:rsidRDefault="00837DE3" w:rsidP="00837DE3">
      <w:pPr>
        <w:pStyle w:val="Heading1"/>
      </w:pPr>
      <w:r>
        <w:t>AOB</w:t>
      </w:r>
    </w:p>
    <w:p w14:paraId="7206DB60" w14:textId="4F6E7AB1" w:rsidR="00861465" w:rsidRDefault="00861465" w:rsidP="00861465">
      <w:r>
        <w:t>Nokia asked whether at the next meeting, whether objections will 'kill' proposals and what the deadlines will be for commenting. This will be discussed in the work planning CC where a set of updated rules may be developed if necessary. Rapporteurs were asked to provide status reports in good time with issues highlighted for the Work Planning session.</w:t>
      </w:r>
    </w:p>
    <w:p w14:paraId="5C65A7F3" w14:textId="68AB05A3" w:rsidR="00861465" w:rsidRDefault="00861465" w:rsidP="00861465">
      <w:r>
        <w:t xml:space="preserve">Nokia asked what to do with postponed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2007486</w:t>
      </w:r>
      <w:r>
        <w:t>.</w:t>
      </w:r>
      <w:r w:rsidRPr="008B160F">
        <w:t xml:space="preserve"> </w:t>
      </w:r>
      <w:r>
        <w:t xml:space="preserve">This should be resubmitted to a future meeting. </w:t>
      </w:r>
    </w:p>
    <w:p w14:paraId="6027A371" w14:textId="39E9CBDD" w:rsidR="00861465" w:rsidRDefault="00861465" w:rsidP="00861465">
      <w:pPr>
        <w:keepLines/>
      </w:pPr>
      <w:r>
        <w:t xml:space="preserve">It was clarified that proposed WIDs should be clear on whether they will update existing TSs or create new TSs. Rapporteurs were asked to consider this and discuss off-line with companies to avoid changes in the deliverables during the work on the </w:t>
      </w:r>
      <w:proofErr w:type="spellStart"/>
      <w:r>
        <w:t>WIs.</w:t>
      </w:r>
      <w:proofErr w:type="spellEnd"/>
    </w:p>
    <w:p w14:paraId="593EAFEE" w14:textId="3BDEE6EF" w:rsidR="00861465" w:rsidRDefault="00861465" w:rsidP="00861465">
      <w:pPr>
        <w:keepLines/>
      </w:pPr>
      <w:r>
        <w:t>Category F 'Mega'-CRs for Rel-16 TS clean up before creating the Rel-17 versions: There are proposals to do this and this will be discussed in the Work Planning session.</w:t>
      </w:r>
    </w:p>
    <w:p w14:paraId="6D7BA7BD" w14:textId="6CC7A964" w:rsidR="00861465" w:rsidRDefault="00861465" w:rsidP="00861465">
      <w:pPr>
        <w:keepLines/>
      </w:pPr>
      <w:r>
        <w:t>Thales commented</w:t>
      </w:r>
      <w:r w:rsidR="009D2975">
        <w:t xml:space="preserve"> if new LS OUT can be created based on the discussion on</w:t>
      </w:r>
      <w:r>
        <w:t xml:space="preserve"> </w:t>
      </w: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2007486</w:t>
      </w:r>
      <w:r w:rsidR="009D2975">
        <w:t>. The SA WG2 Chair commented that it's too late to discuss new LS OUT given that e-meeting will be closed shortly.</w:t>
      </w:r>
    </w:p>
    <w:p w14:paraId="7BC6285B" w14:textId="322119BC" w:rsidR="00861465" w:rsidRDefault="00861465" w:rsidP="00861465">
      <w:pPr>
        <w:keepLines/>
      </w:pPr>
      <w:r w:rsidRPr="00916E52">
        <w:rPr>
          <w:rFonts w:cs="Arial"/>
          <w:color w:val="0000FF"/>
          <w:szCs w:val="16"/>
          <w:lang w:eastAsia="en-US"/>
        </w:rPr>
        <w:t>TD S2</w:t>
      </w:r>
      <w:r w:rsidRPr="00916E52">
        <w:rPr>
          <w:rFonts w:cs="Arial"/>
          <w:color w:val="0000FF"/>
          <w:szCs w:val="16"/>
          <w:lang w:eastAsia="en-US"/>
        </w:rPr>
        <w:noBreakHyphen/>
      </w:r>
      <w:r>
        <w:rPr>
          <w:rFonts w:cs="Arial"/>
          <w:color w:val="0000FF"/>
          <w:szCs w:val="16"/>
          <w:lang w:eastAsia="en-US"/>
        </w:rPr>
        <w:t>2004764</w:t>
      </w:r>
      <w:r>
        <w:t xml:space="preserve"> (from meeting #140E)</w:t>
      </w:r>
      <w:r w:rsidRPr="008B160F">
        <w:t xml:space="preserve"> </w:t>
      </w:r>
      <w:r>
        <w:t>Meeting planning should be reviewed for discussion at the Work Planning session and calendar discussions for 2021 and 2022 are under way and results will be distributed over the e-mail.</w:t>
      </w:r>
    </w:p>
    <w:p w14:paraId="3AE50BC7" w14:textId="4B8D3D84" w:rsidR="00861465" w:rsidRPr="00861465" w:rsidRDefault="00861465" w:rsidP="00861465">
      <w:pPr>
        <w:keepLines/>
        <w:rPr>
          <w:b/>
          <w:bCs/>
        </w:rPr>
      </w:pPr>
      <w:r w:rsidRPr="00861465">
        <w:rPr>
          <w:b/>
          <w:bCs/>
        </w:rPr>
        <w:t>Documents need to be made available on the INBOX by the deadline or risk being changed to noted status.</w:t>
      </w:r>
    </w:p>
    <w:p w14:paraId="5879E6C4" w14:textId="6E1CDEE8" w:rsidR="00861465" w:rsidRDefault="00861465" w:rsidP="00861465">
      <w:pPr>
        <w:keepLines/>
        <w:rPr>
          <w:b/>
          <w:bCs/>
        </w:rPr>
      </w:pPr>
      <w:r w:rsidRPr="00861465">
        <w:rPr>
          <w:b/>
          <w:bCs/>
        </w:rPr>
        <w:t>Rapporteurs were asked to try to provide updated Draft TRs as soon as possible and to endeavour to have them ready by 30 October.</w:t>
      </w:r>
    </w:p>
    <w:p w14:paraId="64A067DC" w14:textId="2D6224F8" w:rsidR="00861465" w:rsidRPr="00861465" w:rsidRDefault="00861465" w:rsidP="00861465">
      <w:pPr>
        <w:keepLines/>
        <w:rPr>
          <w:b/>
          <w:bCs/>
        </w:rPr>
      </w:pPr>
      <w:r>
        <w:rPr>
          <w:b/>
          <w:bCs/>
        </w:rPr>
        <w:t>Ericsson asked companies to try to respect drafting rules and have clean P-CRs (e.g. without changes on changes) to ease the implementation for the Rapporteurs. Nokia added that the latest official versions uploaded by MCC should be used for drafting P-CRs.</w:t>
      </w:r>
    </w:p>
    <w:p w14:paraId="25DCB153" w14:textId="77777777" w:rsidR="00D07283" w:rsidRDefault="00D07283" w:rsidP="00D07283"/>
    <w:p w14:paraId="664843CF" w14:textId="664A8B01" w:rsidR="007E1A46" w:rsidRDefault="000840CD" w:rsidP="000840CD">
      <w:pPr>
        <w:pStyle w:val="Heading1"/>
        <w:rPr>
          <w:color w:val="0000FF"/>
        </w:rPr>
      </w:pPr>
      <w:r w:rsidRPr="0048558F">
        <w:rPr>
          <w:color w:val="0000FF"/>
        </w:rPr>
        <w:t xml:space="preserve">Closed: </w:t>
      </w:r>
      <w:r w:rsidR="00FC2D3E">
        <w:rPr>
          <w:color w:val="0000FF"/>
        </w:rPr>
        <w:t>2</w:t>
      </w:r>
      <w:r w:rsidR="00EE6CDE">
        <w:rPr>
          <w:color w:val="0000FF"/>
        </w:rPr>
        <w:t>3</w:t>
      </w:r>
      <w:r w:rsidR="00DE4566">
        <w:rPr>
          <w:color w:val="0000FF"/>
        </w:rPr>
        <w:t xml:space="preserve"> October </w:t>
      </w:r>
      <w:r w:rsidRPr="0048558F">
        <w:rPr>
          <w:color w:val="0000FF"/>
        </w:rPr>
        <w:t xml:space="preserve">2020, </w:t>
      </w:r>
      <w:r w:rsidR="00C008B3">
        <w:rPr>
          <w:color w:val="0000FF"/>
        </w:rPr>
        <w:t>15</w:t>
      </w:r>
      <w:r w:rsidR="00A4192B">
        <w:rPr>
          <w:color w:val="0000FF"/>
        </w:rPr>
        <w:t>.0</w:t>
      </w:r>
      <w:r w:rsidR="00EE6CDE">
        <w:rPr>
          <w:color w:val="0000FF"/>
        </w:rPr>
        <w:t>0</w:t>
      </w:r>
      <w:r w:rsidR="0048558F" w:rsidRPr="0048558F">
        <w:rPr>
          <w:color w:val="0000FF"/>
        </w:rPr>
        <w:t xml:space="preserve"> UTC = </w:t>
      </w:r>
      <w:r w:rsidRPr="0048558F">
        <w:rPr>
          <w:color w:val="0000FF"/>
        </w:rPr>
        <w:t>1</w:t>
      </w:r>
      <w:r w:rsidR="00DE4566">
        <w:rPr>
          <w:color w:val="0000FF"/>
        </w:rPr>
        <w:t>7.</w:t>
      </w:r>
      <w:r w:rsidR="00A4192B">
        <w:rPr>
          <w:color w:val="0000FF"/>
        </w:rPr>
        <w:t>0</w:t>
      </w:r>
      <w:r w:rsidR="00EE6CDE">
        <w:rPr>
          <w:color w:val="0000FF"/>
        </w:rPr>
        <w:t>0</w:t>
      </w:r>
      <w:r w:rsidRPr="0048558F">
        <w:rPr>
          <w:color w:val="0000FF"/>
        </w:rPr>
        <w:t xml:space="preserve"> CE</w:t>
      </w:r>
      <w:r w:rsidR="00672099" w:rsidRPr="0048558F">
        <w:rPr>
          <w:color w:val="0000FF"/>
        </w:rPr>
        <w:t>S</w:t>
      </w:r>
      <w:r w:rsidRPr="0048558F">
        <w:rPr>
          <w:color w:val="0000FF"/>
        </w:rPr>
        <w:t>T</w:t>
      </w:r>
    </w:p>
    <w:p w14:paraId="4DF3379D" w14:textId="77777777" w:rsidR="00D07283" w:rsidRDefault="00D07283"/>
    <w:sectPr w:rsidR="00D07283"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7C3E7" w14:textId="77777777" w:rsidR="00861465" w:rsidRDefault="00861465" w:rsidP="0085007B">
      <w:pPr>
        <w:spacing w:after="0"/>
      </w:pPr>
      <w:r>
        <w:separator/>
      </w:r>
    </w:p>
  </w:endnote>
  <w:endnote w:type="continuationSeparator" w:id="0">
    <w:p w14:paraId="5853F8E9" w14:textId="77777777" w:rsidR="00861465" w:rsidRDefault="00861465"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AC00B" w14:textId="77777777" w:rsidR="00861465" w:rsidRDefault="00861465" w:rsidP="0085007B">
      <w:pPr>
        <w:spacing w:after="0"/>
      </w:pPr>
      <w:r>
        <w:separator/>
      </w:r>
    </w:p>
  </w:footnote>
  <w:footnote w:type="continuationSeparator" w:id="0">
    <w:p w14:paraId="602D2098" w14:textId="77777777" w:rsidR="00861465" w:rsidRDefault="00861465"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840CD"/>
    <w:rsid w:val="00087D60"/>
    <w:rsid w:val="0009087A"/>
    <w:rsid w:val="000B48ED"/>
    <w:rsid w:val="000D593A"/>
    <w:rsid w:val="000E531B"/>
    <w:rsid w:val="000E69A8"/>
    <w:rsid w:val="000F3DA2"/>
    <w:rsid w:val="000F72A0"/>
    <w:rsid w:val="001039B4"/>
    <w:rsid w:val="001305D2"/>
    <w:rsid w:val="001472BB"/>
    <w:rsid w:val="00154976"/>
    <w:rsid w:val="00164006"/>
    <w:rsid w:val="00193AA6"/>
    <w:rsid w:val="001D46DB"/>
    <w:rsid w:val="001D54BB"/>
    <w:rsid w:val="001E411C"/>
    <w:rsid w:val="001F7D51"/>
    <w:rsid w:val="0021794E"/>
    <w:rsid w:val="0021798A"/>
    <w:rsid w:val="002273F1"/>
    <w:rsid w:val="00231B8C"/>
    <w:rsid w:val="00234C2E"/>
    <w:rsid w:val="00235A63"/>
    <w:rsid w:val="002717B4"/>
    <w:rsid w:val="00280F27"/>
    <w:rsid w:val="00285723"/>
    <w:rsid w:val="00287993"/>
    <w:rsid w:val="00293D1E"/>
    <w:rsid w:val="00294A4A"/>
    <w:rsid w:val="002B5393"/>
    <w:rsid w:val="002D0073"/>
    <w:rsid w:val="002E3E99"/>
    <w:rsid w:val="002E442D"/>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45CA"/>
    <w:rsid w:val="004046DB"/>
    <w:rsid w:val="00404EB2"/>
    <w:rsid w:val="00407DC7"/>
    <w:rsid w:val="00415986"/>
    <w:rsid w:val="0042471D"/>
    <w:rsid w:val="00431C9C"/>
    <w:rsid w:val="0043254A"/>
    <w:rsid w:val="0045300A"/>
    <w:rsid w:val="004532C8"/>
    <w:rsid w:val="0045385D"/>
    <w:rsid w:val="004624A6"/>
    <w:rsid w:val="0048558F"/>
    <w:rsid w:val="004A1979"/>
    <w:rsid w:val="004A5F2E"/>
    <w:rsid w:val="004A698B"/>
    <w:rsid w:val="004B3AA1"/>
    <w:rsid w:val="004C64B0"/>
    <w:rsid w:val="004E218D"/>
    <w:rsid w:val="004F1EC5"/>
    <w:rsid w:val="00500CF4"/>
    <w:rsid w:val="00553450"/>
    <w:rsid w:val="00556F9B"/>
    <w:rsid w:val="00585E54"/>
    <w:rsid w:val="00586482"/>
    <w:rsid w:val="005B7B97"/>
    <w:rsid w:val="005C0C1C"/>
    <w:rsid w:val="005E6762"/>
    <w:rsid w:val="005F5EDB"/>
    <w:rsid w:val="006011FA"/>
    <w:rsid w:val="006030D6"/>
    <w:rsid w:val="00603F0C"/>
    <w:rsid w:val="00615DFC"/>
    <w:rsid w:val="006177D5"/>
    <w:rsid w:val="00617D26"/>
    <w:rsid w:val="006334A9"/>
    <w:rsid w:val="006419A1"/>
    <w:rsid w:val="0064281B"/>
    <w:rsid w:val="00657813"/>
    <w:rsid w:val="006665F8"/>
    <w:rsid w:val="00672099"/>
    <w:rsid w:val="00682336"/>
    <w:rsid w:val="00691673"/>
    <w:rsid w:val="00692737"/>
    <w:rsid w:val="006C270F"/>
    <w:rsid w:val="006D4ADF"/>
    <w:rsid w:val="006E0D3B"/>
    <w:rsid w:val="006E3D02"/>
    <w:rsid w:val="006E4321"/>
    <w:rsid w:val="00702D12"/>
    <w:rsid w:val="0070513E"/>
    <w:rsid w:val="00715EE3"/>
    <w:rsid w:val="007221E7"/>
    <w:rsid w:val="007272FC"/>
    <w:rsid w:val="00745058"/>
    <w:rsid w:val="00757496"/>
    <w:rsid w:val="00790DAD"/>
    <w:rsid w:val="00790E48"/>
    <w:rsid w:val="00794BC4"/>
    <w:rsid w:val="00797813"/>
    <w:rsid w:val="007A180A"/>
    <w:rsid w:val="007A76FB"/>
    <w:rsid w:val="007B3434"/>
    <w:rsid w:val="007C0907"/>
    <w:rsid w:val="007C56FF"/>
    <w:rsid w:val="007C786F"/>
    <w:rsid w:val="007E1A46"/>
    <w:rsid w:val="007F0C8C"/>
    <w:rsid w:val="007F1C21"/>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9226D"/>
    <w:rsid w:val="009940EC"/>
    <w:rsid w:val="00994BFA"/>
    <w:rsid w:val="009A13B0"/>
    <w:rsid w:val="009A3EC1"/>
    <w:rsid w:val="009A57E7"/>
    <w:rsid w:val="009A79C2"/>
    <w:rsid w:val="009C74E8"/>
    <w:rsid w:val="009D2975"/>
    <w:rsid w:val="009E4831"/>
    <w:rsid w:val="009E65A4"/>
    <w:rsid w:val="009F1217"/>
    <w:rsid w:val="009F5192"/>
    <w:rsid w:val="00A07D21"/>
    <w:rsid w:val="00A179FA"/>
    <w:rsid w:val="00A4192B"/>
    <w:rsid w:val="00A421BD"/>
    <w:rsid w:val="00A51F17"/>
    <w:rsid w:val="00A550B1"/>
    <w:rsid w:val="00A8249C"/>
    <w:rsid w:val="00A851F7"/>
    <w:rsid w:val="00A973D4"/>
    <w:rsid w:val="00AA02CA"/>
    <w:rsid w:val="00AA78F2"/>
    <w:rsid w:val="00AB3B2D"/>
    <w:rsid w:val="00AC5147"/>
    <w:rsid w:val="00AE5948"/>
    <w:rsid w:val="00AE623E"/>
    <w:rsid w:val="00AF20A1"/>
    <w:rsid w:val="00AF5E48"/>
    <w:rsid w:val="00AF67E5"/>
    <w:rsid w:val="00AF6AF1"/>
    <w:rsid w:val="00B0730E"/>
    <w:rsid w:val="00B118DD"/>
    <w:rsid w:val="00B37A56"/>
    <w:rsid w:val="00B46A70"/>
    <w:rsid w:val="00B54ED3"/>
    <w:rsid w:val="00BA59E2"/>
    <w:rsid w:val="00BB3BB4"/>
    <w:rsid w:val="00BC2149"/>
    <w:rsid w:val="00BE2363"/>
    <w:rsid w:val="00C00767"/>
    <w:rsid w:val="00C008B3"/>
    <w:rsid w:val="00C3032E"/>
    <w:rsid w:val="00C3605F"/>
    <w:rsid w:val="00C51DC5"/>
    <w:rsid w:val="00C56B52"/>
    <w:rsid w:val="00C57D69"/>
    <w:rsid w:val="00C677A0"/>
    <w:rsid w:val="00C72FAD"/>
    <w:rsid w:val="00C80E78"/>
    <w:rsid w:val="00C84344"/>
    <w:rsid w:val="00C85353"/>
    <w:rsid w:val="00C85B2A"/>
    <w:rsid w:val="00C87011"/>
    <w:rsid w:val="00CA7553"/>
    <w:rsid w:val="00CB4627"/>
    <w:rsid w:val="00CC66A4"/>
    <w:rsid w:val="00CD56D0"/>
    <w:rsid w:val="00CD73EC"/>
    <w:rsid w:val="00CF5EBA"/>
    <w:rsid w:val="00D0348F"/>
    <w:rsid w:val="00D07283"/>
    <w:rsid w:val="00D17612"/>
    <w:rsid w:val="00D17929"/>
    <w:rsid w:val="00D20E56"/>
    <w:rsid w:val="00D24CEC"/>
    <w:rsid w:val="00D27B82"/>
    <w:rsid w:val="00D415F2"/>
    <w:rsid w:val="00D44E50"/>
    <w:rsid w:val="00D46910"/>
    <w:rsid w:val="00D54D41"/>
    <w:rsid w:val="00D61690"/>
    <w:rsid w:val="00D939C7"/>
    <w:rsid w:val="00D965C9"/>
    <w:rsid w:val="00DA099C"/>
    <w:rsid w:val="00DB63C4"/>
    <w:rsid w:val="00DC1FEF"/>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602E"/>
    <w:rsid w:val="00E84906"/>
    <w:rsid w:val="00E91D4D"/>
    <w:rsid w:val="00E95815"/>
    <w:rsid w:val="00E960BA"/>
    <w:rsid w:val="00EC7C77"/>
    <w:rsid w:val="00ED0301"/>
    <w:rsid w:val="00EE6CDE"/>
    <w:rsid w:val="00EF7857"/>
    <w:rsid w:val="00F00835"/>
    <w:rsid w:val="00F0505D"/>
    <w:rsid w:val="00F204DF"/>
    <w:rsid w:val="00F33116"/>
    <w:rsid w:val="00F33AB9"/>
    <w:rsid w:val="00F421ED"/>
    <w:rsid w:val="00F43A67"/>
    <w:rsid w:val="00F45B1D"/>
    <w:rsid w:val="00F50CC5"/>
    <w:rsid w:val="00F57C08"/>
    <w:rsid w:val="00F66896"/>
    <w:rsid w:val="00F9494B"/>
    <w:rsid w:val="00FC2D3E"/>
    <w:rsid w:val="00FC348C"/>
    <w:rsid w:val="00FC5C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18</Pages>
  <Words>8425</Words>
  <Characters>45775</Characters>
  <Application>Microsoft Office Word</Application>
  <DocSecurity>0</DocSecurity>
  <Lines>847</Lines>
  <Paragraphs>553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Correction of MCC cleanup error</cp:lastModifiedBy>
  <cp:revision>2</cp:revision>
  <dcterms:created xsi:type="dcterms:W3CDTF">2020-10-23T17:04:00Z</dcterms:created>
  <dcterms:modified xsi:type="dcterms:W3CDTF">2020-10-23T17:04:00Z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